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04" w:type="dxa"/>
          <w:left w:w="0" w:type="dxa"/>
          <w:right w:w="0" w:type="dxa"/>
        </w:tblCellMar>
        <w:tblLook w:val="04A0" w:firstRow="1" w:lastRow="0" w:firstColumn="1" w:lastColumn="0" w:noHBand="0" w:noVBand="1"/>
      </w:tblPr>
      <w:tblGrid>
        <w:gridCol w:w="6205"/>
        <w:gridCol w:w="4009"/>
      </w:tblGrid>
      <w:tr w:rsidR="009447D8" w14:paraId="68B936FD" w14:textId="77777777" w:rsidTr="009447D8">
        <w:tc>
          <w:tcPr>
            <w:tcW w:w="6205" w:type="dxa"/>
          </w:tcPr>
          <w:p w14:paraId="0E5A7DD7" w14:textId="2FCFD88D" w:rsidR="009447D8" w:rsidRPr="009447D8" w:rsidRDefault="005D3104" w:rsidP="009447D8">
            <w:pPr>
              <w:pStyle w:val="Address"/>
            </w:pPr>
            <w:r>
              <w:t>[Client Name]</w:t>
            </w:r>
          </w:p>
          <w:p w14:paraId="409A6118" w14:textId="67B81FD5" w:rsidR="009447D8" w:rsidRPr="009447D8" w:rsidRDefault="005D3104" w:rsidP="00DC6C0C">
            <w:pPr>
              <w:pStyle w:val="Address"/>
            </w:pPr>
            <w:r>
              <w:t>[Street Address]</w:t>
            </w:r>
          </w:p>
          <w:p w14:paraId="7D8BB433" w14:textId="069B254D" w:rsidR="009447D8" w:rsidRPr="009447D8" w:rsidRDefault="005D3104" w:rsidP="009447D8">
            <w:pPr>
              <w:pStyle w:val="Address"/>
            </w:pPr>
            <w:r>
              <w:t>[Unit # or PO]</w:t>
            </w:r>
          </w:p>
          <w:p w14:paraId="738D0A9A" w14:textId="4D96552E" w:rsidR="009447D8" w:rsidRDefault="005D3104" w:rsidP="009447D8">
            <w:pPr>
              <w:pStyle w:val="Address"/>
            </w:pPr>
            <w:r>
              <w:t>[</w:t>
            </w:r>
            <w:r w:rsidR="00C345DD">
              <w:t>City</w:t>
            </w:r>
            <w:r w:rsidR="009447D8" w:rsidRPr="00947D7F">
              <w:t xml:space="preserve">, </w:t>
            </w:r>
            <w:r>
              <w:t>State</w:t>
            </w:r>
            <w:r w:rsidR="009447D8" w:rsidRPr="00947D7F">
              <w:t xml:space="preserve"> </w:t>
            </w:r>
            <w:r>
              <w:t>ZIP]</w:t>
            </w:r>
          </w:p>
        </w:tc>
        <w:tc>
          <w:tcPr>
            <w:tcW w:w="4009" w:type="dxa"/>
          </w:tcPr>
          <w:p w14:paraId="04DC9C60" w14:textId="133D463F" w:rsidR="009447D8" w:rsidRPr="009447D8" w:rsidRDefault="009447D8" w:rsidP="009447D8">
            <w:pPr>
              <w:pStyle w:val="CaseInformation"/>
            </w:pPr>
            <w:r w:rsidRPr="00A20142">
              <w:t xml:space="preserve">Case </w:t>
            </w:r>
            <w:r w:rsidRPr="009447D8">
              <w:t xml:space="preserve">Number: </w:t>
            </w:r>
          </w:p>
          <w:p w14:paraId="1E67CE0B" w14:textId="48D1148E" w:rsidR="009447D8" w:rsidRPr="009447D8" w:rsidRDefault="000D4DB8" w:rsidP="009447D8">
            <w:pPr>
              <w:pStyle w:val="CaseInformation"/>
            </w:pPr>
            <w:r>
              <w:t xml:space="preserve">Notice </w:t>
            </w:r>
            <w:r w:rsidR="009447D8" w:rsidRPr="009447D8">
              <w:t xml:space="preserve">Number: </w:t>
            </w:r>
          </w:p>
          <w:p w14:paraId="0F583432" w14:textId="180E7577" w:rsidR="009447D8" w:rsidRPr="009447D8" w:rsidRDefault="000D4DB8" w:rsidP="009447D8">
            <w:pPr>
              <w:pStyle w:val="CaseInformation"/>
            </w:pPr>
            <w:r>
              <w:t>Notice</w:t>
            </w:r>
            <w:r w:rsidR="009447D8" w:rsidRPr="009447D8">
              <w:t xml:space="preserve"> Date: </w:t>
            </w:r>
          </w:p>
          <w:p w14:paraId="45D71E7B" w14:textId="1A0A9182" w:rsidR="009447D8" w:rsidRPr="009447D8" w:rsidRDefault="009447D8" w:rsidP="009447D8">
            <w:pPr>
              <w:pStyle w:val="CaseInformation"/>
              <w:rPr>
                <w:sz w:val="22"/>
                <w:szCs w:val="22"/>
              </w:rPr>
            </w:pPr>
            <w:r w:rsidRPr="009447D8">
              <w:t>Program</w:t>
            </w:r>
            <w:r w:rsidRPr="00A20142">
              <w:t xml:space="preserve">: </w:t>
            </w:r>
            <w:r w:rsidR="00C345DD">
              <w:t>SNAP</w:t>
            </w:r>
          </w:p>
        </w:tc>
      </w:tr>
    </w:tbl>
    <w:p w14:paraId="4C25A247" w14:textId="42830528" w:rsidR="00947D7F" w:rsidRPr="00947D7F" w:rsidRDefault="00F103B8" w:rsidP="009447D8">
      <w:pPr>
        <w:pStyle w:val="Title"/>
      </w:pPr>
      <w:commentRangeStart w:id="0"/>
      <w:r w:rsidRPr="00922752">
        <w:t xml:space="preserve">It’s Time to Complete Your </w:t>
      </w:r>
      <w:r w:rsidR="005D3104">
        <w:t>[</w:t>
      </w:r>
      <w:r w:rsidR="00303140">
        <w:t>Periodic Report</w:t>
      </w:r>
      <w:r w:rsidR="005D3104">
        <w:t>]</w:t>
      </w:r>
      <w:commentRangeEnd w:id="0"/>
      <w:r w:rsidR="004610BB" w:rsidRPr="00947D7F">
        <w:rPr>
          <w:rStyle w:val="CommentReference"/>
          <w:sz w:val="40"/>
          <w:szCs w:val="56"/>
        </w:rPr>
        <w:commentReference w:id="0"/>
      </w:r>
    </w:p>
    <w:tbl>
      <w:tblPr>
        <w:tblStyle w:val="TableGridLight"/>
        <w:tblW w:w="10589" w:type="dxa"/>
        <w:tblInd w:w="-180" w:type="dxa"/>
        <w:tblBorders>
          <w:top w:val="single" w:sz="6" w:space="0" w:color="000000" w:themeColor="text1"/>
          <w:left w:val="single" w:sz="6" w:space="0" w:color="000000" w:themeColor="text1"/>
          <w:bottom w:val="single" w:sz="6" w:space="0" w:color="000000" w:themeColor="text1"/>
          <w:right w:val="single" w:sz="6" w:space="0" w:color="000000" w:themeColor="text1"/>
          <w:insideH w:val="none" w:sz="0" w:space="0" w:color="auto"/>
          <w:insideV w:val="none" w:sz="0" w:space="0" w:color="auto"/>
        </w:tblBorders>
        <w:tblLayout w:type="fixed"/>
        <w:tblCellMar>
          <w:top w:w="144" w:type="dxa"/>
          <w:left w:w="86" w:type="dxa"/>
          <w:bottom w:w="144" w:type="dxa"/>
          <w:right w:w="86" w:type="dxa"/>
        </w:tblCellMar>
        <w:tblLook w:val="06E0" w:firstRow="1" w:lastRow="1" w:firstColumn="1" w:lastColumn="0" w:noHBand="1" w:noVBand="1"/>
      </w:tblPr>
      <w:tblGrid>
        <w:gridCol w:w="7110"/>
        <w:gridCol w:w="3479"/>
      </w:tblGrid>
      <w:tr w:rsidR="009447D8" w:rsidRPr="00D22754" w14:paraId="079262D4" w14:textId="77777777" w:rsidTr="00884F49">
        <w:trPr>
          <w:trHeight w:val="20"/>
        </w:trPr>
        <w:tc>
          <w:tcPr>
            <w:tcW w:w="7110" w:type="dxa"/>
          </w:tcPr>
          <w:p w14:paraId="64FA5A3B" w14:textId="77777777" w:rsidR="00F103B8" w:rsidRPr="00F103B8" w:rsidRDefault="00F103B8" w:rsidP="00F103B8">
            <w:pPr>
              <w:pStyle w:val="ActionBarHeader"/>
            </w:pPr>
            <w:commentRangeStart w:id="1"/>
            <w:r w:rsidRPr="00F103B8">
              <w:t>Action Needed</w:t>
            </w:r>
            <w:commentRangeEnd w:id="1"/>
            <w:r w:rsidR="00D84737" w:rsidRPr="00F103B8">
              <w:rPr>
                <w:rStyle w:val="CommentReference"/>
                <w:sz w:val="26"/>
                <w:szCs w:val="26"/>
              </w:rPr>
              <w:commentReference w:id="1"/>
            </w:r>
          </w:p>
          <w:p w14:paraId="507CC2E6" w14:textId="2211B3B1" w:rsidR="001F7694" w:rsidRPr="00517863" w:rsidRDefault="00F103B8" w:rsidP="00894423">
            <w:pPr>
              <w:pStyle w:val="ActionBar"/>
              <w:rPr>
                <w:b/>
                <w:bCs w:val="0"/>
                <w:szCs w:val="24"/>
              </w:rPr>
            </w:pPr>
            <w:r>
              <w:rPr>
                <w:bCs w:val="0"/>
                <w:szCs w:val="24"/>
              </w:rPr>
              <w:t xml:space="preserve">Complete and submit </w:t>
            </w:r>
            <w:r w:rsidR="00C345DD">
              <w:rPr>
                <w:bCs w:val="0"/>
                <w:szCs w:val="24"/>
              </w:rPr>
              <w:t>your</w:t>
            </w:r>
            <w:r>
              <w:rPr>
                <w:bCs w:val="0"/>
                <w:szCs w:val="24"/>
              </w:rPr>
              <w:t xml:space="preserve"> </w:t>
            </w:r>
            <w:r w:rsidR="005D3104">
              <w:rPr>
                <w:bCs w:val="0"/>
                <w:szCs w:val="24"/>
              </w:rPr>
              <w:t>[</w:t>
            </w:r>
            <w:r w:rsidR="00303140">
              <w:rPr>
                <w:bCs w:val="0"/>
                <w:szCs w:val="24"/>
              </w:rPr>
              <w:t>Periodic Report</w:t>
            </w:r>
            <w:r w:rsidR="005D3104">
              <w:rPr>
                <w:bCs w:val="0"/>
                <w:szCs w:val="24"/>
              </w:rPr>
              <w:t>]</w:t>
            </w:r>
            <w:r>
              <w:rPr>
                <w:bCs w:val="0"/>
                <w:szCs w:val="24"/>
              </w:rPr>
              <w:t>.</w:t>
            </w:r>
          </w:p>
        </w:tc>
        <w:tc>
          <w:tcPr>
            <w:tcW w:w="3479" w:type="dxa"/>
          </w:tcPr>
          <w:p w14:paraId="5D4DC15A" w14:textId="66B8717F" w:rsidR="001F7694" w:rsidRPr="00410A32" w:rsidRDefault="001F7694" w:rsidP="00F103B8">
            <w:pPr>
              <w:pStyle w:val="ActionBarHeader"/>
            </w:pPr>
            <w:r w:rsidRPr="00410A32">
              <w:t>Deadline</w:t>
            </w:r>
          </w:p>
          <w:p w14:paraId="0AFF84B2" w14:textId="534C4EE6" w:rsidR="001F7694" w:rsidRPr="00517863" w:rsidRDefault="00483862" w:rsidP="00894423">
            <w:pPr>
              <w:pStyle w:val="ActionBar"/>
              <w:rPr>
                <w:b/>
                <w:bCs w:val="0"/>
                <w:szCs w:val="24"/>
              </w:rPr>
            </w:pPr>
            <w:r>
              <w:rPr>
                <w:bCs w:val="0"/>
                <w:szCs w:val="24"/>
              </w:rPr>
              <w:t>[</w:t>
            </w:r>
            <w:r w:rsidR="005D3104">
              <w:rPr>
                <w:bCs w:val="0"/>
                <w:szCs w:val="24"/>
              </w:rPr>
              <w:t>Month Day, Year</w:t>
            </w:r>
            <w:r>
              <w:rPr>
                <w:bCs w:val="0"/>
                <w:szCs w:val="24"/>
              </w:rPr>
              <w:t>]</w:t>
            </w:r>
          </w:p>
        </w:tc>
      </w:tr>
    </w:tbl>
    <w:p w14:paraId="36A5E41C" w14:textId="21364BF8" w:rsidR="00A23739" w:rsidRPr="00410A32" w:rsidRDefault="00A23739" w:rsidP="003C28AB">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410A32" w14:paraId="6C046F32" w14:textId="77777777" w:rsidTr="00F04AC3">
        <w:trPr>
          <w:trHeight w:val="20"/>
        </w:trPr>
        <w:tc>
          <w:tcPr>
            <w:tcW w:w="10589" w:type="dxa"/>
          </w:tcPr>
          <w:p w14:paraId="3DB3F4A4" w14:textId="77777777" w:rsidR="00F103B8" w:rsidRPr="0086142C" w:rsidRDefault="00F103B8" w:rsidP="00F103B8">
            <w:pPr>
              <w:rPr>
                <w:color w:val="000000" w:themeColor="text1"/>
              </w:rPr>
            </w:pPr>
            <w:r w:rsidRPr="0086142C">
              <w:rPr>
                <w:color w:val="000000" w:themeColor="text1"/>
              </w:rPr>
              <w:t xml:space="preserve">Dear [name], </w:t>
            </w:r>
          </w:p>
          <w:p w14:paraId="6518305E" w14:textId="37DE3877" w:rsidR="00582753" w:rsidRPr="0086142C" w:rsidRDefault="00F103B8" w:rsidP="00F103B8">
            <w:pPr>
              <w:rPr>
                <w:color w:val="000000" w:themeColor="text1"/>
              </w:rPr>
            </w:pPr>
            <w:r w:rsidRPr="0086142C">
              <w:rPr>
                <w:b/>
                <w:bCs/>
                <w:color w:val="000000" w:themeColor="text1"/>
              </w:rPr>
              <w:t xml:space="preserve">It’s time to complete your </w:t>
            </w:r>
            <w:commentRangeStart w:id="2"/>
            <w:r w:rsidR="008B0756">
              <w:rPr>
                <w:b/>
                <w:bCs/>
                <w:color w:val="000000" w:themeColor="text1"/>
              </w:rPr>
              <w:t>[</w:t>
            </w:r>
            <w:r w:rsidR="00303140" w:rsidRPr="0086142C">
              <w:rPr>
                <w:b/>
                <w:bCs/>
                <w:color w:val="000000" w:themeColor="text1"/>
              </w:rPr>
              <w:t>Periodic Report</w:t>
            </w:r>
            <w:r w:rsidR="008B0756">
              <w:rPr>
                <w:b/>
                <w:bCs/>
                <w:color w:val="000000" w:themeColor="text1"/>
              </w:rPr>
              <w:t>]</w:t>
            </w:r>
            <w:r w:rsidRPr="0086142C">
              <w:rPr>
                <w:b/>
                <w:bCs/>
                <w:color w:val="000000" w:themeColor="text1"/>
              </w:rPr>
              <w:t>.</w:t>
            </w:r>
            <w:r w:rsidRPr="0086142C">
              <w:rPr>
                <w:color w:val="000000" w:themeColor="text1"/>
              </w:rPr>
              <w:t xml:space="preserve"> </w:t>
            </w:r>
            <w:commentRangeEnd w:id="2"/>
            <w:r w:rsidR="004610BB" w:rsidRPr="0086142C">
              <w:rPr>
                <w:rStyle w:val="CommentReference"/>
                <w:color w:val="000000" w:themeColor="text1"/>
                <w:sz w:val="24"/>
                <w:szCs w:val="24"/>
              </w:rPr>
              <w:commentReference w:id="2"/>
            </w:r>
            <w:r w:rsidRPr="0086142C">
              <w:rPr>
                <w:color w:val="000000" w:themeColor="text1"/>
              </w:rPr>
              <w:t xml:space="preserve">Your </w:t>
            </w:r>
            <w:r w:rsidR="00646A34">
              <w:rPr>
                <w:color w:val="000000" w:themeColor="text1"/>
              </w:rPr>
              <w:t>Supplemental Nutrition Assistance Program (</w:t>
            </w:r>
            <w:r w:rsidR="00C345DD" w:rsidRPr="0086142C">
              <w:rPr>
                <w:color w:val="000000" w:themeColor="text1"/>
              </w:rPr>
              <w:t>SNAP</w:t>
            </w:r>
            <w:r w:rsidR="00646A34">
              <w:rPr>
                <w:color w:val="000000" w:themeColor="text1"/>
              </w:rPr>
              <w:t>)</w:t>
            </w:r>
            <w:r w:rsidR="00C345DD" w:rsidRPr="0086142C">
              <w:rPr>
                <w:color w:val="000000" w:themeColor="text1"/>
              </w:rPr>
              <w:t xml:space="preserve"> benefits were</w:t>
            </w:r>
            <w:r w:rsidRPr="0086142C">
              <w:rPr>
                <w:color w:val="000000" w:themeColor="text1"/>
              </w:rPr>
              <w:t xml:space="preserve"> approved from </w:t>
            </w:r>
            <w:r w:rsidR="005D3104">
              <w:rPr>
                <w:color w:val="000000" w:themeColor="text1"/>
              </w:rPr>
              <w:t>[Approval Date]</w:t>
            </w:r>
            <w:r w:rsidRPr="0086142C">
              <w:rPr>
                <w:color w:val="000000" w:themeColor="text1"/>
              </w:rPr>
              <w:t xml:space="preserve"> to </w:t>
            </w:r>
            <w:r w:rsidR="005D3104">
              <w:rPr>
                <w:color w:val="000000" w:themeColor="text1"/>
              </w:rPr>
              <w:t>[Renewal Date]</w:t>
            </w:r>
            <w:r w:rsidRPr="0086142C">
              <w:rPr>
                <w:color w:val="000000" w:themeColor="text1"/>
              </w:rPr>
              <w:t xml:space="preserve">. Since </w:t>
            </w:r>
            <w:r w:rsidR="00C86FE2" w:rsidRPr="0086142C">
              <w:rPr>
                <w:color w:val="000000" w:themeColor="text1"/>
              </w:rPr>
              <w:t xml:space="preserve">we are </w:t>
            </w:r>
            <w:r w:rsidRPr="0086142C">
              <w:rPr>
                <w:color w:val="000000" w:themeColor="text1"/>
              </w:rPr>
              <w:t>halfway through that period, we need to see if your situation has changed</w:t>
            </w:r>
            <w:r w:rsidR="00290AB4">
              <w:rPr>
                <w:color w:val="000000" w:themeColor="text1"/>
              </w:rPr>
              <w:t xml:space="preserve"> at all</w:t>
            </w:r>
            <w:r w:rsidRPr="0086142C">
              <w:rPr>
                <w:color w:val="000000" w:themeColor="text1"/>
              </w:rPr>
              <w:t>.</w:t>
            </w:r>
          </w:p>
        </w:tc>
      </w:tr>
    </w:tbl>
    <w:p w14:paraId="045B935F" w14:textId="3B0D2590" w:rsidR="00A23739" w:rsidRDefault="00A23739" w:rsidP="00A23739">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D22754" w14:paraId="39799334" w14:textId="77777777" w:rsidTr="007501C3">
        <w:trPr>
          <w:trHeight w:val="20"/>
        </w:trPr>
        <w:tc>
          <w:tcPr>
            <w:tcW w:w="10589" w:type="dxa"/>
            <w:shd w:val="clear" w:color="auto" w:fill="E7E6E6"/>
          </w:tcPr>
          <w:p w14:paraId="23F2ECF7" w14:textId="0EA6D212" w:rsidR="00582753" w:rsidRPr="00894423" w:rsidRDefault="00F103B8" w:rsidP="00582753">
            <w:pPr>
              <w:pStyle w:val="Heading1"/>
            </w:pPr>
            <w:r>
              <w:t>What You Need to Do</w:t>
            </w:r>
          </w:p>
        </w:tc>
      </w:tr>
      <w:tr w:rsidR="00582753" w:rsidRPr="00D22754" w14:paraId="1B861B32" w14:textId="77777777" w:rsidTr="00582753">
        <w:trPr>
          <w:trHeight w:val="20"/>
        </w:trPr>
        <w:tc>
          <w:tcPr>
            <w:tcW w:w="10589" w:type="dxa"/>
          </w:tcPr>
          <w:p w14:paraId="37568179" w14:textId="062B86B4" w:rsidR="00F103B8" w:rsidRDefault="00F103B8" w:rsidP="00F103B8">
            <w:r>
              <w:t xml:space="preserve">Complete the </w:t>
            </w:r>
            <w:r w:rsidR="005D3104">
              <w:t>[</w:t>
            </w:r>
            <w:r w:rsidR="00303140">
              <w:t>Periodic Report</w:t>
            </w:r>
            <w:r w:rsidR="005D3104">
              <w:t>]</w:t>
            </w:r>
            <w:r w:rsidR="00C345DD">
              <w:t xml:space="preserve"> using any of the options below</w:t>
            </w:r>
            <w:r>
              <w:t xml:space="preserve"> by </w:t>
            </w:r>
            <w:r w:rsidR="005D3104">
              <w:rPr>
                <w:b/>
                <w:bCs/>
              </w:rPr>
              <w:t>[Month Day, Year]</w:t>
            </w:r>
            <w:r w:rsidR="00C345DD" w:rsidRPr="00C86FE2">
              <w:rPr>
                <w:b/>
                <w:bCs/>
              </w:rPr>
              <w:t>.</w:t>
            </w:r>
            <w:r>
              <w:t xml:space="preserve"> </w:t>
            </w:r>
          </w:p>
          <w:p w14:paraId="59DD5802" w14:textId="59FCAFD2" w:rsidR="00582753" w:rsidRPr="00582753" w:rsidRDefault="00F103B8" w:rsidP="00F103B8">
            <w:pPr>
              <w:rPr>
                <w:b/>
                <w:bCs/>
              </w:rPr>
            </w:pPr>
            <w:r>
              <w:t xml:space="preserve">If you don’t complete the </w:t>
            </w:r>
            <w:r w:rsidR="005D3104">
              <w:t>[</w:t>
            </w:r>
            <w:r w:rsidR="00303140">
              <w:t>Periodic Report</w:t>
            </w:r>
            <w:r w:rsidR="005D3104">
              <w:t>]</w:t>
            </w:r>
            <w:r>
              <w:t xml:space="preserve"> or ask us for help, your </w:t>
            </w:r>
            <w:r w:rsidR="00C345DD">
              <w:t>SNAP benefits</w:t>
            </w:r>
            <w:r>
              <w:t xml:space="preserve"> could be stopped. We’ll send you a separate letter if we stop your benefits.</w:t>
            </w:r>
          </w:p>
        </w:tc>
      </w:tr>
    </w:tbl>
    <w:p w14:paraId="6DFDAA55" w14:textId="0266CF32" w:rsidR="00582753" w:rsidRDefault="00582753" w:rsidP="00582753">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D22754" w14:paraId="3C38906B" w14:textId="77777777" w:rsidTr="00482A21">
        <w:trPr>
          <w:trHeight w:val="20"/>
        </w:trPr>
        <w:tc>
          <w:tcPr>
            <w:tcW w:w="10589" w:type="dxa"/>
            <w:shd w:val="clear" w:color="auto" w:fill="E7E6E6"/>
          </w:tcPr>
          <w:p w14:paraId="377C7245" w14:textId="1B81B86A" w:rsidR="00582753" w:rsidRPr="00894423" w:rsidRDefault="00F103B8" w:rsidP="00582753">
            <w:pPr>
              <w:pStyle w:val="Heading1"/>
            </w:pPr>
            <w:r>
              <w:t xml:space="preserve">How to Complete </w:t>
            </w:r>
            <w:r w:rsidR="00C345DD">
              <w:t>Your</w:t>
            </w:r>
            <w:r>
              <w:t xml:space="preserve"> </w:t>
            </w:r>
            <w:r w:rsidR="00303140">
              <w:t>Periodic Report</w:t>
            </w:r>
          </w:p>
        </w:tc>
      </w:tr>
      <w:tr w:rsidR="00582753" w:rsidRPr="00D22754" w14:paraId="7BC9A5BE" w14:textId="77777777" w:rsidTr="00482A21">
        <w:trPr>
          <w:trHeight w:val="3141"/>
        </w:trPr>
        <w:tc>
          <w:tcPr>
            <w:tcW w:w="10589" w:type="dxa"/>
          </w:tcPr>
          <w:p w14:paraId="138B8953" w14:textId="7EEE96BF" w:rsidR="00C345DD" w:rsidRPr="00C345DD" w:rsidRDefault="00C345DD" w:rsidP="00D83D3C">
            <w:pPr>
              <w:pStyle w:val="Numbers"/>
              <w:numPr>
                <w:ilvl w:val="0"/>
                <w:numId w:val="0"/>
              </w:numPr>
            </w:pPr>
            <w:r w:rsidRPr="00C345DD">
              <w:t xml:space="preserve">Complete your </w:t>
            </w:r>
            <w:commentRangeStart w:id="3"/>
            <w:r w:rsidR="005D3104">
              <w:t>[</w:t>
            </w:r>
            <w:r w:rsidR="00303140">
              <w:t>Periodic Report</w:t>
            </w:r>
            <w:r w:rsidR="005D3104">
              <w:t>]</w:t>
            </w:r>
            <w:r w:rsidRPr="00C345DD">
              <w:t xml:space="preserve"> </w:t>
            </w:r>
            <w:commentRangeEnd w:id="3"/>
            <w:r w:rsidR="008A45F0" w:rsidRPr="00C345DD">
              <w:rPr>
                <w:rStyle w:val="CommentReference"/>
                <w:sz w:val="24"/>
                <w:szCs w:val="24"/>
              </w:rPr>
              <w:commentReference w:id="3"/>
            </w:r>
            <w:r w:rsidRPr="00C345DD">
              <w:t xml:space="preserve">using </w:t>
            </w:r>
            <w:r w:rsidR="00483862">
              <w:t>any</w:t>
            </w:r>
            <w:r w:rsidRPr="00C345DD">
              <w:t xml:space="preserve"> of the following methods:</w:t>
            </w:r>
          </w:p>
          <w:p w14:paraId="47879B4F" w14:textId="77777777" w:rsidR="00165985" w:rsidRPr="00E96A7B" w:rsidRDefault="00165985" w:rsidP="00165985">
            <w:pPr>
              <w:pStyle w:val="BulletParagraphList"/>
            </w:pPr>
            <w:r w:rsidRPr="00C345DD">
              <w:rPr>
                <w:b/>
                <w:bCs/>
              </w:rPr>
              <w:t xml:space="preserve">Fill out the </w:t>
            </w:r>
            <w:r>
              <w:rPr>
                <w:b/>
                <w:bCs/>
              </w:rPr>
              <w:t>report</w:t>
            </w:r>
            <w:r w:rsidRPr="00C345DD">
              <w:rPr>
                <w:b/>
                <w:bCs/>
              </w:rPr>
              <w:t xml:space="preserve"> in this letter</w:t>
            </w:r>
            <w:r w:rsidRPr="00E96A7B">
              <w:t xml:space="preserve"> and send it back to us by mail, fax, or drop it off in person at any </w:t>
            </w:r>
            <w:r>
              <w:t>[State Agency]</w:t>
            </w:r>
            <w:r w:rsidRPr="00E96A7B">
              <w:t xml:space="preserve"> office.</w:t>
            </w:r>
          </w:p>
          <w:p w14:paraId="385E0E13" w14:textId="77777777" w:rsidR="00165985" w:rsidRPr="00A31D5D" w:rsidRDefault="00165985" w:rsidP="00165985">
            <w:pPr>
              <w:pStyle w:val="BulletParagraphList"/>
              <w:numPr>
                <w:ilvl w:val="1"/>
                <w:numId w:val="20"/>
              </w:numPr>
            </w:pPr>
            <w:r>
              <w:rPr>
                <w:b/>
                <w:bCs/>
              </w:rPr>
              <w:t>Mail</w:t>
            </w:r>
            <w:r>
              <w:t>: [State Agency mailing address]</w:t>
            </w:r>
          </w:p>
          <w:p w14:paraId="0B4EC9B8" w14:textId="77777777" w:rsidR="00165985" w:rsidRDefault="00165985" w:rsidP="00165985">
            <w:pPr>
              <w:pStyle w:val="BulletParagraphList"/>
              <w:numPr>
                <w:ilvl w:val="1"/>
                <w:numId w:val="20"/>
              </w:numPr>
            </w:pPr>
            <w:r>
              <w:rPr>
                <w:b/>
                <w:bCs/>
              </w:rPr>
              <w:t xml:space="preserve">Fax: </w:t>
            </w:r>
            <w:r w:rsidRPr="005D3104">
              <w:t>[</w:t>
            </w:r>
            <w:r>
              <w:t>(XXX) XXX-XXXX]</w:t>
            </w:r>
          </w:p>
          <w:p w14:paraId="7F27BD16" w14:textId="77777777" w:rsidR="00165985" w:rsidRPr="00E96A7B" w:rsidRDefault="00165985" w:rsidP="00165985">
            <w:pPr>
              <w:pStyle w:val="BulletParagraphList"/>
            </w:pPr>
            <w:r w:rsidRPr="00E96A7B">
              <w:t xml:space="preserve">Complete the </w:t>
            </w:r>
            <w:r>
              <w:t>report</w:t>
            </w:r>
            <w:r w:rsidRPr="00E96A7B">
              <w:t xml:space="preserve"> </w:t>
            </w:r>
            <w:r w:rsidRPr="00C345DD">
              <w:rPr>
                <w:b/>
                <w:bCs/>
              </w:rPr>
              <w:t>online</w:t>
            </w:r>
            <w:r w:rsidRPr="00E96A7B">
              <w:t xml:space="preserve"> at </w:t>
            </w:r>
            <w:r>
              <w:t>[StateAgency.gov]</w:t>
            </w:r>
          </w:p>
          <w:p w14:paraId="6B1FF7E9" w14:textId="5F92857B" w:rsidR="00C345DD" w:rsidRPr="00E96A7B" w:rsidRDefault="00C345DD" w:rsidP="00C345DD">
            <w:pPr>
              <w:pStyle w:val="BulletParagraphList"/>
            </w:pPr>
            <w:r w:rsidRPr="00C345DD">
              <w:rPr>
                <w:b/>
                <w:bCs/>
              </w:rPr>
              <w:t>Call</w:t>
            </w:r>
            <w:r w:rsidRPr="00E96A7B">
              <w:t xml:space="preserve"> </w:t>
            </w:r>
            <w:r w:rsidR="005D3104">
              <w:t>[</w:t>
            </w:r>
            <w:r>
              <w:t>(</w:t>
            </w:r>
            <w:r w:rsidR="005D3104">
              <w:t>XXX</w:t>
            </w:r>
            <w:r>
              <w:t xml:space="preserve">) </w:t>
            </w:r>
            <w:r w:rsidR="005D3104">
              <w:t>XXX</w:t>
            </w:r>
            <w:r>
              <w:t>-</w:t>
            </w:r>
            <w:r w:rsidR="005D3104">
              <w:t>XXXX]</w:t>
            </w:r>
            <w:r w:rsidRPr="00E96A7B">
              <w:t xml:space="preserve"> to complete </w:t>
            </w:r>
            <w:r w:rsidR="00AA5A6C">
              <w:t>your report</w:t>
            </w:r>
            <w:r w:rsidRPr="00E96A7B">
              <w:t xml:space="preserve"> over the phone.</w:t>
            </w:r>
          </w:p>
          <w:p w14:paraId="5325B3C3" w14:textId="1ADFEB67" w:rsidR="00A05885" w:rsidRDefault="00C345DD" w:rsidP="00C345DD">
            <w:pPr>
              <w:pStyle w:val="BulletParagraphList"/>
            </w:pPr>
            <w:r w:rsidRPr="00C345DD">
              <w:rPr>
                <w:b/>
                <w:bCs/>
              </w:rPr>
              <w:t>Come in person</w:t>
            </w:r>
            <w:r w:rsidRPr="00C345DD">
              <w:t xml:space="preserve"> to </w:t>
            </w:r>
            <w:r w:rsidR="00C86FE2">
              <w:t>any</w:t>
            </w:r>
            <w:r w:rsidRPr="00C345DD">
              <w:t xml:space="preserve"> </w:t>
            </w:r>
            <w:r w:rsidR="005D3104">
              <w:t>[</w:t>
            </w:r>
            <w:r w:rsidRPr="00C345DD">
              <w:t>State Agency</w:t>
            </w:r>
            <w:r w:rsidR="005D3104">
              <w:t>]</w:t>
            </w:r>
            <w:r w:rsidRPr="00C345DD">
              <w:t xml:space="preserve"> office to complete your </w:t>
            </w:r>
            <w:r w:rsidR="00AA5A6C">
              <w:t>r</w:t>
            </w:r>
            <w:r w:rsidR="00303140">
              <w:t>eport</w:t>
            </w:r>
            <w:r w:rsidRPr="00C345DD">
              <w:t xml:space="preserve"> with a staff member.</w:t>
            </w:r>
          </w:p>
          <w:p w14:paraId="35398C57" w14:textId="66B36474" w:rsidR="00AA5A6C" w:rsidRPr="00C345DD" w:rsidRDefault="00AA5A6C" w:rsidP="00AA5A6C">
            <w:pPr>
              <w:pStyle w:val="SectionSpacer"/>
            </w:pPr>
          </w:p>
        </w:tc>
      </w:tr>
    </w:tbl>
    <w:p w14:paraId="6EDBEE04" w14:textId="77777777" w:rsidR="00BE4DEA" w:rsidRPr="00BE4DEA" w:rsidRDefault="00BE4DEA" w:rsidP="00BE4DEA">
      <w:pPr>
        <w:pStyle w:val="SectionSpacer"/>
      </w:pPr>
    </w:p>
    <w:tbl>
      <w:tblPr>
        <w:tblStyle w:val="TableGridLight"/>
        <w:tblW w:w="10589" w:type="dxa"/>
        <w:tblInd w:w="-180" w:type="dxa"/>
        <w:tblBorders>
          <w:top w:val="single" w:sz="6" w:space="0" w:color="000000" w:themeColor="text1"/>
          <w:left w:val="none" w:sz="0" w:space="0" w:color="auto"/>
          <w:bottom w:val="single" w:sz="6" w:space="0" w:color="000000" w:themeColor="text1"/>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AA5A6C" w:rsidRPr="00D22754" w14:paraId="634072CA" w14:textId="77777777" w:rsidTr="00884F49">
        <w:trPr>
          <w:trHeight w:val="288"/>
        </w:trPr>
        <w:tc>
          <w:tcPr>
            <w:tcW w:w="10589" w:type="dxa"/>
          </w:tcPr>
          <w:p w14:paraId="27EA515F" w14:textId="29010310" w:rsidR="00AA5A6C" w:rsidRPr="00C345DD" w:rsidRDefault="00AA5A6C" w:rsidP="00AA5A6C">
            <w:pPr>
              <w:pStyle w:val="Numbers"/>
              <w:numPr>
                <w:ilvl w:val="0"/>
                <w:numId w:val="0"/>
              </w:numPr>
              <w:jc w:val="center"/>
            </w:pPr>
            <w:commentRangeStart w:id="4"/>
            <w:r>
              <w:rPr>
                <w:b/>
              </w:rPr>
              <w:t xml:space="preserve">Continue to the </w:t>
            </w:r>
            <w:r w:rsidR="005D3104">
              <w:rPr>
                <w:b/>
              </w:rPr>
              <w:t>[</w:t>
            </w:r>
            <w:r>
              <w:rPr>
                <w:b/>
              </w:rPr>
              <w:t>Periodic Report</w:t>
            </w:r>
            <w:r w:rsidR="005D3104">
              <w:rPr>
                <w:b/>
              </w:rPr>
              <w:t>]</w:t>
            </w:r>
            <w:r>
              <w:rPr>
                <w:b/>
              </w:rPr>
              <w:t xml:space="preserve"> on the next page. </w:t>
            </w:r>
            <w:r w:rsidRPr="00C505B7">
              <w:rPr>
                <w:b/>
              </w:rPr>
              <w:sym w:font="Wingdings" w:char="F0E0"/>
            </w:r>
            <w:commentRangeEnd w:id="4"/>
            <w:r w:rsidR="00667825" w:rsidRPr="00C345DD">
              <w:rPr>
                <w:rStyle w:val="CommentReference"/>
                <w:sz w:val="24"/>
                <w:szCs w:val="24"/>
              </w:rPr>
              <w:commentReference w:id="4"/>
            </w:r>
          </w:p>
        </w:tc>
      </w:tr>
    </w:tbl>
    <w:p w14:paraId="199B3CA0" w14:textId="77777777" w:rsidR="00BE4DEA" w:rsidRDefault="00BE4DEA" w:rsidP="008153DC">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93"/>
      </w:tblGrid>
      <w:tr w:rsidR="00BE4DEA" w:rsidRPr="00582753" w14:paraId="65704D3B" w14:textId="77777777" w:rsidTr="00DB3297">
        <w:trPr>
          <w:trHeight w:val="20"/>
        </w:trPr>
        <w:tc>
          <w:tcPr>
            <w:tcW w:w="10593" w:type="dxa"/>
          </w:tcPr>
          <w:p w14:paraId="4D46B586" w14:textId="454BC289" w:rsidR="00BE4DEA" w:rsidRDefault="00073CE4" w:rsidP="00DB3297">
            <w:pPr>
              <w:pStyle w:val="FormTitle"/>
            </w:pPr>
            <w:r>
              <w:lastRenderedPageBreak/>
              <w:t>[</w:t>
            </w:r>
            <w:r w:rsidR="00BE4DEA" w:rsidRPr="006F2F77">
              <w:t>Periodic Report</w:t>
            </w:r>
            <w:r>
              <w:t>]</w:t>
            </w:r>
            <w:r w:rsidR="00BE4DEA" w:rsidRPr="006F2F77">
              <w:t xml:space="preserve"> </w:t>
            </w:r>
          </w:p>
          <w:p w14:paraId="47A6CF6C" w14:textId="1370F2D4" w:rsidR="00BE4DEA" w:rsidRPr="00582753" w:rsidRDefault="00BE4DEA" w:rsidP="00DB3297">
            <w:commentRangeStart w:id="5"/>
            <w:r>
              <w:t>Review the information in the left column below that we currently have on file for you.</w:t>
            </w:r>
            <w:commentRangeEnd w:id="5"/>
            <w:r w:rsidR="00D84737">
              <w:rPr>
                <w:rStyle w:val="CommentReference"/>
                <w:sz w:val="24"/>
                <w:szCs w:val="24"/>
              </w:rPr>
              <w:commentReference w:id="5"/>
            </w:r>
            <w:r>
              <w:t xml:space="preserve"> Then, answer the questions on the right. </w:t>
            </w:r>
            <w:r w:rsidRPr="00C97F2E">
              <w:t xml:space="preserve">If there has </w:t>
            </w:r>
            <w:r w:rsidRPr="00E269DD">
              <w:rPr>
                <w:b/>
                <w:bCs/>
              </w:rPr>
              <w:t>not</w:t>
            </w:r>
            <w:r w:rsidRPr="00C97F2E">
              <w:t xml:space="preserve"> been a change, </w:t>
            </w:r>
            <w:r w:rsidRPr="00C97F2E">
              <w:rPr>
                <w:b/>
                <w:bCs/>
              </w:rPr>
              <w:t>check NO</w:t>
            </w:r>
            <w:r w:rsidRPr="00C97F2E">
              <w:t xml:space="preserve">. If there </w:t>
            </w:r>
            <w:r w:rsidRPr="00E269DD">
              <w:rPr>
                <w:b/>
                <w:bCs/>
              </w:rPr>
              <w:t>has</w:t>
            </w:r>
            <w:r w:rsidRPr="00C97F2E">
              <w:t xml:space="preserve"> been a change, </w:t>
            </w:r>
            <w:r w:rsidRPr="00C97F2E">
              <w:rPr>
                <w:b/>
                <w:bCs/>
              </w:rPr>
              <w:t>check YES</w:t>
            </w:r>
            <w:r w:rsidRPr="00C97F2E">
              <w:t xml:space="preserve">. </w:t>
            </w:r>
          </w:p>
        </w:tc>
      </w:tr>
    </w:tbl>
    <w:p w14:paraId="36FCF3CE" w14:textId="77777777" w:rsidR="00BE4DEA" w:rsidRPr="00BE4DEA" w:rsidRDefault="00BE4DEA" w:rsidP="00BE4DEA">
      <w:pPr>
        <w:pStyle w:val="Small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2D7777C1" w14:textId="77777777" w:rsidTr="00DB3297">
        <w:trPr>
          <w:trHeight w:val="297"/>
        </w:trPr>
        <w:tc>
          <w:tcPr>
            <w:tcW w:w="10593" w:type="dxa"/>
            <w:gridSpan w:val="2"/>
            <w:shd w:val="clear" w:color="auto" w:fill="E7E6E6" w:themeFill="background2"/>
          </w:tcPr>
          <w:p w14:paraId="204FB8F6" w14:textId="77777777" w:rsidR="00BE4DEA" w:rsidRPr="00D83D3C" w:rsidRDefault="00BE4DEA" w:rsidP="00DB3297">
            <w:pPr>
              <w:pStyle w:val="Heading1"/>
            </w:pPr>
            <w:r>
              <w:t>Home Address</w:t>
            </w:r>
          </w:p>
        </w:tc>
      </w:tr>
      <w:tr w:rsidR="00BE4DEA" w14:paraId="51E89609" w14:textId="77777777" w:rsidTr="00BE4DEA">
        <w:trPr>
          <w:trHeight w:val="297"/>
        </w:trPr>
        <w:tc>
          <w:tcPr>
            <w:tcW w:w="5310" w:type="dxa"/>
          </w:tcPr>
          <w:p w14:paraId="1DC5602C" w14:textId="3B50947D" w:rsidR="00B6236C" w:rsidRPr="00BE4DEA" w:rsidRDefault="00B6236C" w:rsidP="00BE4DEA">
            <w:r>
              <w:t>####################</w:t>
            </w:r>
            <w:r>
              <w:br/>
              <w:t>####################</w:t>
            </w:r>
            <w:r>
              <w:br/>
              <w:t>####################</w:t>
            </w:r>
          </w:p>
        </w:tc>
        <w:tc>
          <w:tcPr>
            <w:tcW w:w="5283" w:type="dxa"/>
          </w:tcPr>
          <w:p w14:paraId="38073979" w14:textId="77777777" w:rsidR="00BE4DEA" w:rsidRDefault="00BE4DEA" w:rsidP="00BE4DEA">
            <w:pPr>
              <w:pStyle w:val="QuestionLabel"/>
            </w:pPr>
            <w:commentRangeStart w:id="6"/>
            <w:r w:rsidRPr="00D83D3C">
              <w:t>Has your home address changed?</w:t>
            </w:r>
            <w:commentRangeEnd w:id="6"/>
            <w:r w:rsidR="00D84737">
              <w:rPr>
                <w:rStyle w:val="CommentReference"/>
                <w:sz w:val="24"/>
                <w:szCs w:val="24"/>
              </w:rPr>
              <w:commentReference w:id="6"/>
            </w:r>
          </w:p>
          <w:p w14:paraId="0834A75C" w14:textId="77777777" w:rsidR="00BE4DEA" w:rsidRPr="00BE4DEA" w:rsidRDefault="00BE4DEA" w:rsidP="00BE4DEA">
            <w:pPr>
              <w:pStyle w:val="RadioButton"/>
            </w:pPr>
            <w:r w:rsidRPr="00BE4DEA">
              <w:t>No</w:t>
            </w:r>
          </w:p>
          <w:p w14:paraId="67052413" w14:textId="77777777" w:rsidR="00BE4DEA" w:rsidRPr="00BE4DEA" w:rsidRDefault="00BE4DEA" w:rsidP="00BE4DEA">
            <w:pPr>
              <w:pStyle w:val="RadioButton"/>
            </w:pPr>
            <w:r w:rsidRPr="00BE4DEA">
              <w:t xml:space="preserve">Yes (Complete </w:t>
            </w:r>
            <w:commentRangeStart w:id="7"/>
            <w:r w:rsidRPr="00BE4DEA">
              <w:t>Section A on page 4.</w:t>
            </w:r>
            <w:commentRangeEnd w:id="7"/>
            <w:r w:rsidR="00D84737" w:rsidRPr="00BE4DEA">
              <w:rPr>
                <w:rStyle w:val="CommentReference"/>
                <w:sz w:val="24"/>
                <w:szCs w:val="22"/>
              </w:rPr>
              <w:commentReference w:id="7"/>
            </w:r>
            <w:r w:rsidRPr="00BE4DEA">
              <w:t>)</w:t>
            </w:r>
          </w:p>
          <w:p w14:paraId="4B45DAD2" w14:textId="77777777" w:rsidR="00BE4DEA" w:rsidRDefault="00BE4DEA" w:rsidP="00DB3297">
            <w:pPr>
              <w:pStyle w:val="SmallSpacer"/>
            </w:pPr>
          </w:p>
        </w:tc>
      </w:tr>
    </w:tbl>
    <w:p w14:paraId="4DE07E2B" w14:textId="77777777" w:rsidR="001F06AA" w:rsidRDefault="001F06AA"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7C4C83A6" w14:textId="77777777" w:rsidTr="00DB3297">
        <w:trPr>
          <w:trHeight w:val="20"/>
        </w:trPr>
        <w:tc>
          <w:tcPr>
            <w:tcW w:w="10593" w:type="dxa"/>
            <w:gridSpan w:val="2"/>
            <w:shd w:val="clear" w:color="auto" w:fill="E7E6E6" w:themeFill="background2"/>
          </w:tcPr>
          <w:p w14:paraId="62D0B8C0" w14:textId="77777777" w:rsidR="00BE4DEA" w:rsidRPr="00B94ADA" w:rsidRDefault="00BE4DEA" w:rsidP="00BE4DEA">
            <w:pPr>
              <w:pStyle w:val="Heading1"/>
            </w:pPr>
            <w:r>
              <w:t>Household Members</w:t>
            </w:r>
          </w:p>
        </w:tc>
      </w:tr>
      <w:tr w:rsidR="00BE4DEA" w14:paraId="5496163A" w14:textId="77777777" w:rsidTr="00BE4DEA">
        <w:trPr>
          <w:trHeight w:val="20"/>
        </w:trPr>
        <w:tc>
          <w:tcPr>
            <w:tcW w:w="5310" w:type="dxa"/>
          </w:tcPr>
          <w:p w14:paraId="1E6378B5" w14:textId="6466E1FD" w:rsidR="00B6236C" w:rsidRPr="005D06CD" w:rsidRDefault="00B6236C" w:rsidP="00BE4DEA">
            <w:r>
              <w:t>####################</w:t>
            </w:r>
            <w:r>
              <w:br/>
              <w:t>####################</w:t>
            </w:r>
            <w:r>
              <w:br/>
              <w:t>####################</w:t>
            </w:r>
            <w:r>
              <w:br/>
              <w:t>####################</w:t>
            </w:r>
          </w:p>
        </w:tc>
        <w:tc>
          <w:tcPr>
            <w:tcW w:w="5283" w:type="dxa"/>
          </w:tcPr>
          <w:p w14:paraId="691A85E7" w14:textId="77777777" w:rsidR="00BE4DEA" w:rsidRDefault="00BE4DEA" w:rsidP="00BE4DEA">
            <w:pPr>
              <w:pStyle w:val="QuestionLabel"/>
            </w:pPr>
            <w:r w:rsidRPr="00B94ADA">
              <w:t xml:space="preserve">Have your household members changed </w:t>
            </w:r>
            <w:r w:rsidRPr="00073CE4">
              <w:rPr>
                <w:b w:val="0"/>
                <w:bCs w:val="0"/>
              </w:rPr>
              <w:t>(such as anyone moving in or out)?</w:t>
            </w:r>
          </w:p>
          <w:p w14:paraId="398FDA11" w14:textId="77777777" w:rsidR="00BE4DEA" w:rsidRPr="00BE4DEA" w:rsidRDefault="00BE4DEA" w:rsidP="00BE4DEA">
            <w:pPr>
              <w:pStyle w:val="RadioButton"/>
            </w:pPr>
            <w:r w:rsidRPr="00BE4DEA">
              <w:t>No</w:t>
            </w:r>
          </w:p>
          <w:p w14:paraId="5EAD8E46" w14:textId="77777777" w:rsidR="00BE4DEA" w:rsidRPr="00BE4DEA" w:rsidRDefault="00BE4DEA" w:rsidP="00BE4DEA">
            <w:pPr>
              <w:pStyle w:val="RadioButton"/>
            </w:pPr>
            <w:r w:rsidRPr="00BE4DEA">
              <w:t>Yes (Complete Section B on page 5.)</w:t>
            </w:r>
          </w:p>
          <w:p w14:paraId="4337F3F0" w14:textId="77777777" w:rsidR="00BE4DEA" w:rsidRPr="00A378FF" w:rsidRDefault="00BE4DEA" w:rsidP="00DB3297">
            <w:pPr>
              <w:pStyle w:val="SmallSpacer"/>
            </w:pPr>
          </w:p>
        </w:tc>
      </w:tr>
    </w:tbl>
    <w:p w14:paraId="292AEDCE" w14:textId="77777777" w:rsidR="00667825" w:rsidRDefault="00667825"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296"/>
        <w:gridCol w:w="5297"/>
      </w:tblGrid>
      <w:tr w:rsidR="00BE4DEA" w14:paraId="4909A7FE" w14:textId="77777777" w:rsidTr="00DB3297">
        <w:trPr>
          <w:trHeight w:val="20"/>
        </w:trPr>
        <w:tc>
          <w:tcPr>
            <w:tcW w:w="10593" w:type="dxa"/>
            <w:gridSpan w:val="2"/>
            <w:shd w:val="clear" w:color="auto" w:fill="E7E6E6" w:themeFill="background2"/>
          </w:tcPr>
          <w:p w14:paraId="1CDF9952" w14:textId="33C6E219" w:rsidR="00BE4DEA" w:rsidRPr="00BE4DEA" w:rsidRDefault="00BE4DEA" w:rsidP="00DB3297">
            <w:pPr>
              <w:pStyle w:val="Heading1"/>
            </w:pPr>
            <w:r w:rsidRPr="00BE4DEA">
              <w:t>Income</w:t>
            </w:r>
            <w:r w:rsidR="00045A64">
              <w:t xml:space="preserve"> </w:t>
            </w:r>
          </w:p>
        </w:tc>
      </w:tr>
      <w:tr w:rsidR="00BE4DEA" w14:paraId="1EA9920A" w14:textId="77777777" w:rsidTr="00F34419">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0778211A" w14:textId="77777777" w:rsidTr="00884F49">
              <w:trPr>
                <w:trHeight w:val="207"/>
              </w:trPr>
              <w:tc>
                <w:tcPr>
                  <w:tcW w:w="2984" w:type="dxa"/>
                  <w:tcBorders>
                    <w:bottom w:val="single" w:sz="6" w:space="0" w:color="000000" w:themeColor="text1"/>
                  </w:tcBorders>
                </w:tcPr>
                <w:p w14:paraId="7EEA1FCA" w14:textId="09AA8F05" w:rsidR="00BE4DEA" w:rsidRDefault="00045A64" w:rsidP="00BE4DEA">
                  <w:pPr>
                    <w:rPr>
                      <w:b/>
                      <w:bCs/>
                    </w:rPr>
                  </w:pPr>
                  <w:r>
                    <w:rPr>
                      <w:b/>
                      <w:bCs/>
                    </w:rPr>
                    <w:t>Employment income</w:t>
                  </w:r>
                  <w:r w:rsidR="00BE4DEA">
                    <w:rPr>
                      <w:b/>
                      <w:bCs/>
                    </w:rPr>
                    <w:t xml:space="preserve"> </w:t>
                  </w:r>
                </w:p>
              </w:tc>
              <w:tc>
                <w:tcPr>
                  <w:tcW w:w="1980" w:type="dxa"/>
                  <w:tcBorders>
                    <w:bottom w:val="single" w:sz="6" w:space="0" w:color="000000" w:themeColor="text1"/>
                  </w:tcBorders>
                </w:tcPr>
                <w:p w14:paraId="76D293AC" w14:textId="223483BC" w:rsidR="00BE4DEA" w:rsidRDefault="00BE4DEA" w:rsidP="00BE4DEA">
                  <w:pPr>
                    <w:rPr>
                      <w:b/>
                      <w:bCs/>
                    </w:rPr>
                  </w:pPr>
                  <w:r>
                    <w:rPr>
                      <w:b/>
                      <w:bCs/>
                    </w:rPr>
                    <w:t>Monthly amount</w:t>
                  </w:r>
                </w:p>
              </w:tc>
            </w:tr>
            <w:tr w:rsidR="00BE4DEA" w14:paraId="0B7967DE" w14:textId="77777777" w:rsidTr="00884F49">
              <w:trPr>
                <w:trHeight w:val="288"/>
              </w:trPr>
              <w:tc>
                <w:tcPr>
                  <w:tcW w:w="2984" w:type="dxa"/>
                  <w:tcBorders>
                    <w:top w:val="single" w:sz="6" w:space="0" w:color="000000" w:themeColor="text1"/>
                  </w:tcBorders>
                </w:tcPr>
                <w:p w14:paraId="269AA06A" w14:textId="412624FD" w:rsidR="00BE4DEA" w:rsidRDefault="00B6236C" w:rsidP="00BE4DEA">
                  <w:pPr>
                    <w:pStyle w:val="AnswerSpace"/>
                    <w:rPr>
                      <w:b/>
                    </w:rPr>
                  </w:pPr>
                  <w:r>
                    <w:t>###############</w:t>
                  </w:r>
                  <w:r w:rsidR="00073CE4">
                    <w:t>#######</w:t>
                  </w:r>
                </w:p>
              </w:tc>
              <w:tc>
                <w:tcPr>
                  <w:tcW w:w="1980" w:type="dxa"/>
                  <w:tcBorders>
                    <w:top w:val="single" w:sz="6" w:space="0" w:color="000000" w:themeColor="text1"/>
                  </w:tcBorders>
                </w:tcPr>
                <w:p w14:paraId="1508BE4E" w14:textId="57577F1B" w:rsidR="00BE4DEA" w:rsidRDefault="00BE4DEA" w:rsidP="00BE4DEA">
                  <w:pPr>
                    <w:pStyle w:val="AnswerSpace"/>
                    <w:rPr>
                      <w:b/>
                    </w:rPr>
                  </w:pPr>
                  <w:r>
                    <w:t>$</w:t>
                  </w:r>
                  <w:r w:rsidR="00B6236C">
                    <w:t>####</w:t>
                  </w:r>
                </w:p>
              </w:tc>
            </w:tr>
            <w:tr w:rsidR="00BE4DEA" w14:paraId="0AE6A765" w14:textId="77777777" w:rsidTr="00BE4DEA">
              <w:trPr>
                <w:trHeight w:val="207"/>
              </w:trPr>
              <w:tc>
                <w:tcPr>
                  <w:tcW w:w="2984" w:type="dxa"/>
                </w:tcPr>
                <w:p w14:paraId="4B926599" w14:textId="296DE5D1" w:rsidR="00BE4DEA" w:rsidRDefault="00073CE4" w:rsidP="00BE4DEA">
                  <w:pPr>
                    <w:pStyle w:val="AnswerSpace"/>
                    <w:rPr>
                      <w:b/>
                    </w:rPr>
                  </w:pPr>
                  <w:r>
                    <w:t>######################</w:t>
                  </w:r>
                </w:p>
              </w:tc>
              <w:tc>
                <w:tcPr>
                  <w:tcW w:w="1980" w:type="dxa"/>
                </w:tcPr>
                <w:p w14:paraId="4A507007" w14:textId="0A93BDA0" w:rsidR="00BE4DEA" w:rsidRDefault="00BE4DEA" w:rsidP="00BE4DEA">
                  <w:pPr>
                    <w:pStyle w:val="AnswerSpace"/>
                    <w:rPr>
                      <w:b/>
                    </w:rPr>
                  </w:pPr>
                  <w:r>
                    <w:t>$</w:t>
                  </w:r>
                  <w:r w:rsidR="00B6236C">
                    <w:t>####</w:t>
                  </w:r>
                </w:p>
              </w:tc>
            </w:tr>
            <w:tr w:rsidR="00BE4DEA" w14:paraId="299BD98B" w14:textId="77777777" w:rsidTr="00BE4DEA">
              <w:trPr>
                <w:trHeight w:val="288"/>
              </w:trPr>
              <w:tc>
                <w:tcPr>
                  <w:tcW w:w="2984" w:type="dxa"/>
                </w:tcPr>
                <w:p w14:paraId="4DB081EA" w14:textId="07ECB6B0" w:rsidR="00BE4DEA" w:rsidRDefault="00073CE4" w:rsidP="00BE4DEA">
                  <w:pPr>
                    <w:pStyle w:val="AnswerSpace"/>
                    <w:rPr>
                      <w:b/>
                    </w:rPr>
                  </w:pPr>
                  <w:r>
                    <w:t>######################</w:t>
                  </w:r>
                </w:p>
              </w:tc>
              <w:tc>
                <w:tcPr>
                  <w:tcW w:w="1980" w:type="dxa"/>
                </w:tcPr>
                <w:p w14:paraId="0774DF01" w14:textId="4B235556" w:rsidR="00BE4DEA" w:rsidRDefault="00BE4DEA" w:rsidP="00BE4DEA">
                  <w:pPr>
                    <w:pStyle w:val="AnswerSpace"/>
                    <w:rPr>
                      <w:b/>
                    </w:rPr>
                  </w:pPr>
                  <w:r>
                    <w:t>$</w:t>
                  </w:r>
                  <w:r w:rsidR="00B6236C">
                    <w:t>####</w:t>
                  </w:r>
                </w:p>
              </w:tc>
            </w:tr>
            <w:tr w:rsidR="00BE4DEA" w14:paraId="72D7BAE0" w14:textId="77777777" w:rsidTr="00045A64">
              <w:trPr>
                <w:trHeight w:val="288"/>
              </w:trPr>
              <w:tc>
                <w:tcPr>
                  <w:tcW w:w="2984" w:type="dxa"/>
                </w:tcPr>
                <w:p w14:paraId="5AF57B77" w14:textId="0A6500AA" w:rsidR="00BE4DEA" w:rsidRDefault="00073CE4" w:rsidP="00BE4DEA">
                  <w:pPr>
                    <w:pStyle w:val="AnswerSpace"/>
                    <w:rPr>
                      <w:b/>
                    </w:rPr>
                  </w:pPr>
                  <w:r>
                    <w:t>######################</w:t>
                  </w:r>
                </w:p>
              </w:tc>
              <w:tc>
                <w:tcPr>
                  <w:tcW w:w="1980" w:type="dxa"/>
                </w:tcPr>
                <w:p w14:paraId="168E797F" w14:textId="434450D4" w:rsidR="00BE4DEA" w:rsidRDefault="00B6236C" w:rsidP="00BE4DEA">
                  <w:pPr>
                    <w:pStyle w:val="AnswerSpace"/>
                    <w:rPr>
                      <w:b/>
                    </w:rPr>
                  </w:pPr>
                  <w:r>
                    <w:t>$####</w:t>
                  </w:r>
                </w:p>
              </w:tc>
            </w:tr>
            <w:tr w:rsidR="00045A64" w14:paraId="3F7BDEB5" w14:textId="77777777" w:rsidTr="00884F49">
              <w:trPr>
                <w:trHeight w:val="288"/>
              </w:trPr>
              <w:tc>
                <w:tcPr>
                  <w:tcW w:w="2984" w:type="dxa"/>
                  <w:tcBorders>
                    <w:bottom w:val="single" w:sz="6" w:space="0" w:color="000000" w:themeColor="text1"/>
                  </w:tcBorders>
                </w:tcPr>
                <w:p w14:paraId="4B7C71C6" w14:textId="6BE7AA5D" w:rsidR="00045A64" w:rsidRDefault="00045A64" w:rsidP="00BE4DEA">
                  <w:pPr>
                    <w:pStyle w:val="AnswerSpace"/>
                  </w:pPr>
                  <w:r>
                    <w:t>######################</w:t>
                  </w:r>
                </w:p>
              </w:tc>
              <w:tc>
                <w:tcPr>
                  <w:tcW w:w="1980" w:type="dxa"/>
                  <w:tcBorders>
                    <w:bottom w:val="single" w:sz="6" w:space="0" w:color="000000" w:themeColor="text1"/>
                  </w:tcBorders>
                </w:tcPr>
                <w:p w14:paraId="0025A6C7" w14:textId="371BE144" w:rsidR="00045A64" w:rsidRDefault="00045A64" w:rsidP="00BE4DEA">
                  <w:pPr>
                    <w:pStyle w:val="AnswerSpace"/>
                  </w:pPr>
                  <w:r>
                    <w:t>$####</w:t>
                  </w:r>
                </w:p>
              </w:tc>
            </w:tr>
            <w:tr w:rsidR="00BE4DEA" w14:paraId="6E0BE0BD" w14:textId="77777777" w:rsidTr="00884F49">
              <w:trPr>
                <w:trHeight w:val="288"/>
              </w:trPr>
              <w:tc>
                <w:tcPr>
                  <w:tcW w:w="2984" w:type="dxa"/>
                  <w:tcBorders>
                    <w:top w:val="single" w:sz="6" w:space="0" w:color="000000" w:themeColor="text1"/>
                  </w:tcBorders>
                </w:tcPr>
                <w:p w14:paraId="6DBC9D2E" w14:textId="79E8AC66" w:rsidR="00BE4DEA" w:rsidRDefault="00BE4DEA" w:rsidP="00BE4DEA">
                  <w:pPr>
                    <w:pStyle w:val="AnswerSpace"/>
                  </w:pPr>
                  <w:r>
                    <w:t>Employment total</w:t>
                  </w:r>
                </w:p>
              </w:tc>
              <w:tc>
                <w:tcPr>
                  <w:tcW w:w="1980" w:type="dxa"/>
                  <w:tcBorders>
                    <w:top w:val="single" w:sz="6" w:space="0" w:color="000000" w:themeColor="text1"/>
                  </w:tcBorders>
                </w:tcPr>
                <w:p w14:paraId="77E6D87B" w14:textId="0ABD6B65" w:rsidR="00BE4DEA" w:rsidRDefault="00BE4DEA" w:rsidP="00BE4DEA">
                  <w:pPr>
                    <w:pStyle w:val="AnswerSpace"/>
                  </w:pPr>
                  <w:r>
                    <w:t>$</w:t>
                  </w:r>
                  <w:r w:rsidR="00B6236C">
                    <w:t>####</w:t>
                  </w:r>
                </w:p>
              </w:tc>
            </w:tr>
          </w:tbl>
          <w:p w14:paraId="6953F8EB" w14:textId="77777777" w:rsidR="00045A64" w:rsidRDefault="00045A64" w:rsidP="00045A64">
            <w:pPr>
              <w:pStyle w:val="SectionSpacer"/>
              <w:rPr>
                <w:color w:val="FFFFFF" w:themeColor="background1"/>
              </w:rPr>
            </w:pPr>
          </w:p>
          <w:p w14:paraId="4C0BE212" w14:textId="4DA6F7FA" w:rsidR="00045A64" w:rsidRPr="00656D17" w:rsidRDefault="00045A64" w:rsidP="00045A64">
            <w:pPr>
              <w:pStyle w:val="SectionSpacer"/>
            </w:pPr>
          </w:p>
        </w:tc>
        <w:tc>
          <w:tcPr>
            <w:tcW w:w="5297" w:type="dxa"/>
          </w:tcPr>
          <w:p w14:paraId="73BDE72C" w14:textId="07177541" w:rsidR="00BE4DEA" w:rsidRPr="00BE4DEA" w:rsidRDefault="00B6236C" w:rsidP="00BE4DEA">
            <w:pPr>
              <w:pStyle w:val="QuestionLabel"/>
            </w:pPr>
            <w:r>
              <w:t>D</w:t>
            </w:r>
            <w:r w:rsidR="00BE4DEA" w:rsidRPr="00BE4DEA">
              <w:t xml:space="preserve">o you need to add or remove any income sources for your household?  </w:t>
            </w:r>
          </w:p>
          <w:p w14:paraId="575A7639" w14:textId="77777777" w:rsidR="00BE4DEA" w:rsidRPr="00BE4DEA" w:rsidRDefault="00BE4DEA" w:rsidP="00BE4DEA">
            <w:pPr>
              <w:pStyle w:val="RadioButton"/>
            </w:pPr>
            <w:r w:rsidRPr="00BE4DEA">
              <w:t>No</w:t>
            </w:r>
          </w:p>
          <w:p w14:paraId="4476507C" w14:textId="77777777" w:rsidR="00BE4DEA" w:rsidRDefault="00BE4DEA" w:rsidP="00BE4DEA">
            <w:pPr>
              <w:pStyle w:val="RadioButton"/>
            </w:pPr>
            <w:r w:rsidRPr="00BE4DEA">
              <w:t>Yes (Complete Section C on page 5.)</w:t>
            </w:r>
          </w:p>
          <w:p w14:paraId="75D1F801" w14:textId="77777777" w:rsidR="00045A64" w:rsidRDefault="00045A64" w:rsidP="00045A64">
            <w:pPr>
              <w:pStyle w:val="SectionSpacer"/>
            </w:pPr>
          </w:p>
          <w:p w14:paraId="27E329D7" w14:textId="6F036D8B" w:rsidR="00BE4DEA" w:rsidRDefault="00BE4DEA" w:rsidP="00BE4DEA">
            <w:pPr>
              <w:pStyle w:val="QuestionLabel"/>
            </w:pPr>
            <w:r w:rsidRPr="00294B04">
              <w:t xml:space="preserve">Have there been any changes of $125 or more in the </w:t>
            </w:r>
            <w:r w:rsidR="00045A64">
              <w:t xml:space="preserve">total </w:t>
            </w:r>
            <w:r w:rsidRPr="00B94ADA">
              <w:t>amount</w:t>
            </w:r>
            <w:r w:rsidRPr="00294B04">
              <w:t xml:space="preserve"> of </w:t>
            </w:r>
            <w:commentRangeStart w:id="8"/>
            <w:r w:rsidRPr="00045A64">
              <w:t>employment income</w:t>
            </w:r>
            <w:r w:rsidR="00482A21">
              <w:t xml:space="preserve"> </w:t>
            </w:r>
            <w:commentRangeEnd w:id="8"/>
            <w:r w:rsidR="00D84737" w:rsidRPr="00294B04">
              <w:rPr>
                <w:rStyle w:val="CommentReference"/>
                <w:sz w:val="24"/>
                <w:szCs w:val="24"/>
              </w:rPr>
              <w:commentReference w:id="8"/>
            </w:r>
            <w:r w:rsidRPr="00294B04">
              <w:t>your household earns per month?</w:t>
            </w:r>
          </w:p>
          <w:p w14:paraId="50C8D6A6" w14:textId="77777777" w:rsidR="00BE4DEA" w:rsidRPr="00BE4DEA" w:rsidRDefault="00BE4DEA" w:rsidP="00BE4DEA">
            <w:pPr>
              <w:pStyle w:val="RadioButton"/>
            </w:pPr>
            <w:r w:rsidRPr="00BE4DEA">
              <w:t>No</w:t>
            </w:r>
          </w:p>
          <w:p w14:paraId="5E0270AD" w14:textId="352C4174" w:rsidR="00BE4DEA" w:rsidRPr="00BE4DEA" w:rsidRDefault="00BE4DEA" w:rsidP="00BE4DEA">
            <w:pPr>
              <w:pStyle w:val="RadioButton"/>
            </w:pPr>
            <w:r w:rsidRPr="00BE4DEA">
              <w:t>Yes (Complete Section D on page 6.)</w:t>
            </w:r>
          </w:p>
        </w:tc>
      </w:tr>
      <w:tr w:rsidR="00BE4DEA" w14:paraId="17416C67" w14:textId="77777777" w:rsidTr="00881F2C">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60416408" w14:textId="77777777" w:rsidTr="00884F49">
              <w:tc>
                <w:tcPr>
                  <w:tcW w:w="2984" w:type="dxa"/>
                  <w:tcBorders>
                    <w:bottom w:val="single" w:sz="6" w:space="0" w:color="000000" w:themeColor="text1"/>
                  </w:tcBorders>
                </w:tcPr>
                <w:p w14:paraId="6DDA2469" w14:textId="7D6D81FB" w:rsidR="00BE4DEA" w:rsidRDefault="00045A64" w:rsidP="00BE4DEA">
                  <w:pPr>
                    <w:rPr>
                      <w:b/>
                      <w:bCs/>
                    </w:rPr>
                  </w:pPr>
                  <w:r>
                    <w:rPr>
                      <w:b/>
                      <w:bCs/>
                    </w:rPr>
                    <w:t>Non-employment</w:t>
                  </w:r>
                  <w:r w:rsidR="00BE4DEA">
                    <w:rPr>
                      <w:b/>
                      <w:bCs/>
                    </w:rPr>
                    <w:t xml:space="preserve"> </w:t>
                  </w:r>
                  <w:r>
                    <w:rPr>
                      <w:b/>
                      <w:bCs/>
                    </w:rPr>
                    <w:t>income</w:t>
                  </w:r>
                </w:p>
              </w:tc>
              <w:tc>
                <w:tcPr>
                  <w:tcW w:w="1980" w:type="dxa"/>
                  <w:tcBorders>
                    <w:bottom w:val="single" w:sz="6" w:space="0" w:color="000000" w:themeColor="text1"/>
                  </w:tcBorders>
                </w:tcPr>
                <w:p w14:paraId="64B3C960" w14:textId="77777777" w:rsidR="00BE4DEA" w:rsidRDefault="00BE4DEA" w:rsidP="00BE4DEA">
                  <w:pPr>
                    <w:rPr>
                      <w:b/>
                      <w:bCs/>
                    </w:rPr>
                  </w:pPr>
                  <w:r>
                    <w:rPr>
                      <w:b/>
                      <w:bCs/>
                    </w:rPr>
                    <w:t>Monthly amount</w:t>
                  </w:r>
                </w:p>
              </w:tc>
            </w:tr>
            <w:tr w:rsidR="00BE4DEA" w14:paraId="5726F90A" w14:textId="77777777" w:rsidTr="00884F49">
              <w:tc>
                <w:tcPr>
                  <w:tcW w:w="2984" w:type="dxa"/>
                  <w:tcBorders>
                    <w:top w:val="single" w:sz="6" w:space="0" w:color="000000" w:themeColor="text1"/>
                  </w:tcBorders>
                </w:tcPr>
                <w:p w14:paraId="47A75FEC" w14:textId="3E7B79D2" w:rsidR="00BE4DEA" w:rsidRDefault="00073CE4" w:rsidP="00BE4DEA">
                  <w:pPr>
                    <w:pStyle w:val="AnswerSpace"/>
                    <w:rPr>
                      <w:b/>
                    </w:rPr>
                  </w:pPr>
                  <w:r>
                    <w:t>######################</w:t>
                  </w:r>
                </w:p>
              </w:tc>
              <w:tc>
                <w:tcPr>
                  <w:tcW w:w="1980" w:type="dxa"/>
                  <w:tcBorders>
                    <w:top w:val="single" w:sz="6" w:space="0" w:color="000000" w:themeColor="text1"/>
                  </w:tcBorders>
                </w:tcPr>
                <w:p w14:paraId="7B17B27A" w14:textId="45BD3659" w:rsidR="00BE4DEA" w:rsidRDefault="00BE4DEA" w:rsidP="00BE4DEA">
                  <w:pPr>
                    <w:pStyle w:val="AnswerSpace"/>
                    <w:rPr>
                      <w:b/>
                    </w:rPr>
                  </w:pPr>
                  <w:r>
                    <w:t>$</w:t>
                  </w:r>
                  <w:r w:rsidR="00B6236C">
                    <w:t>####</w:t>
                  </w:r>
                </w:p>
              </w:tc>
            </w:tr>
            <w:tr w:rsidR="00BE4DEA" w14:paraId="42C9E9DC" w14:textId="77777777" w:rsidTr="00BE4DEA">
              <w:tc>
                <w:tcPr>
                  <w:tcW w:w="2984" w:type="dxa"/>
                </w:tcPr>
                <w:p w14:paraId="0D2CE51B" w14:textId="0D5F2600" w:rsidR="00BE4DEA" w:rsidRDefault="00073CE4" w:rsidP="00BE4DEA">
                  <w:pPr>
                    <w:pStyle w:val="AnswerSpace"/>
                    <w:rPr>
                      <w:b/>
                    </w:rPr>
                  </w:pPr>
                  <w:r>
                    <w:t>######################</w:t>
                  </w:r>
                </w:p>
              </w:tc>
              <w:tc>
                <w:tcPr>
                  <w:tcW w:w="1980" w:type="dxa"/>
                </w:tcPr>
                <w:p w14:paraId="0E5DE293" w14:textId="0816C34A" w:rsidR="00BE4DEA" w:rsidRDefault="00BE4DEA" w:rsidP="00BE4DEA">
                  <w:pPr>
                    <w:pStyle w:val="AnswerSpace"/>
                    <w:rPr>
                      <w:b/>
                    </w:rPr>
                  </w:pPr>
                  <w:r>
                    <w:t>$</w:t>
                  </w:r>
                  <w:r w:rsidR="00B6236C">
                    <w:t>####</w:t>
                  </w:r>
                </w:p>
              </w:tc>
            </w:tr>
            <w:tr w:rsidR="00BE4DEA" w14:paraId="6F58E4C4" w14:textId="77777777" w:rsidTr="00BE4DEA">
              <w:tc>
                <w:tcPr>
                  <w:tcW w:w="2984" w:type="dxa"/>
                </w:tcPr>
                <w:p w14:paraId="571D6933" w14:textId="68DD64D4" w:rsidR="00BE4DEA" w:rsidRDefault="00073CE4" w:rsidP="00BE4DEA">
                  <w:pPr>
                    <w:pStyle w:val="AnswerSpace"/>
                    <w:rPr>
                      <w:b/>
                    </w:rPr>
                  </w:pPr>
                  <w:r>
                    <w:t>######################</w:t>
                  </w:r>
                </w:p>
              </w:tc>
              <w:tc>
                <w:tcPr>
                  <w:tcW w:w="1980" w:type="dxa"/>
                </w:tcPr>
                <w:p w14:paraId="1E599FEC" w14:textId="43E637AF" w:rsidR="00BE4DEA" w:rsidRDefault="00BE4DEA" w:rsidP="00BE4DEA">
                  <w:pPr>
                    <w:pStyle w:val="AnswerSpace"/>
                    <w:rPr>
                      <w:b/>
                    </w:rPr>
                  </w:pPr>
                  <w:r>
                    <w:t>$</w:t>
                  </w:r>
                  <w:r w:rsidR="00B6236C">
                    <w:t>####</w:t>
                  </w:r>
                </w:p>
              </w:tc>
            </w:tr>
            <w:tr w:rsidR="00BE4DEA" w14:paraId="3219AD57" w14:textId="77777777" w:rsidTr="00045A64">
              <w:tc>
                <w:tcPr>
                  <w:tcW w:w="2984" w:type="dxa"/>
                </w:tcPr>
                <w:p w14:paraId="404D30B5" w14:textId="01448D4B" w:rsidR="00BE4DEA" w:rsidRDefault="00073CE4" w:rsidP="00BE4DEA">
                  <w:pPr>
                    <w:pStyle w:val="AnswerSpace"/>
                    <w:rPr>
                      <w:b/>
                    </w:rPr>
                  </w:pPr>
                  <w:r>
                    <w:t>######################</w:t>
                  </w:r>
                </w:p>
              </w:tc>
              <w:tc>
                <w:tcPr>
                  <w:tcW w:w="1980" w:type="dxa"/>
                </w:tcPr>
                <w:p w14:paraId="6C52732E" w14:textId="66221B71" w:rsidR="00BE4DEA" w:rsidRDefault="00BE4DEA" w:rsidP="00BE4DEA">
                  <w:pPr>
                    <w:pStyle w:val="AnswerSpace"/>
                    <w:rPr>
                      <w:b/>
                    </w:rPr>
                  </w:pPr>
                  <w:r>
                    <w:t>$</w:t>
                  </w:r>
                  <w:r w:rsidR="00B6236C">
                    <w:t>####</w:t>
                  </w:r>
                </w:p>
              </w:tc>
            </w:tr>
            <w:tr w:rsidR="00045A64" w14:paraId="65ADE6E9" w14:textId="77777777" w:rsidTr="00884F49">
              <w:tc>
                <w:tcPr>
                  <w:tcW w:w="2984" w:type="dxa"/>
                  <w:tcBorders>
                    <w:bottom w:val="single" w:sz="6" w:space="0" w:color="000000" w:themeColor="text1"/>
                  </w:tcBorders>
                </w:tcPr>
                <w:p w14:paraId="17AFC3D2" w14:textId="4C657934" w:rsidR="00045A64" w:rsidRDefault="00045A64" w:rsidP="00BE4DEA">
                  <w:pPr>
                    <w:pStyle w:val="AnswerSpace"/>
                  </w:pPr>
                  <w:r>
                    <w:t>######################</w:t>
                  </w:r>
                </w:p>
              </w:tc>
              <w:tc>
                <w:tcPr>
                  <w:tcW w:w="1980" w:type="dxa"/>
                  <w:tcBorders>
                    <w:bottom w:val="single" w:sz="6" w:space="0" w:color="000000" w:themeColor="text1"/>
                  </w:tcBorders>
                </w:tcPr>
                <w:p w14:paraId="4CF81E44" w14:textId="439DD148" w:rsidR="00045A64" w:rsidRDefault="00045A64" w:rsidP="00BE4DEA">
                  <w:pPr>
                    <w:pStyle w:val="AnswerSpace"/>
                  </w:pPr>
                  <w:r>
                    <w:t>$####</w:t>
                  </w:r>
                </w:p>
              </w:tc>
            </w:tr>
            <w:tr w:rsidR="00BE4DEA" w14:paraId="47845B06" w14:textId="77777777" w:rsidTr="00884F49">
              <w:tc>
                <w:tcPr>
                  <w:tcW w:w="2984" w:type="dxa"/>
                  <w:tcBorders>
                    <w:top w:val="single" w:sz="6" w:space="0" w:color="000000" w:themeColor="text1"/>
                  </w:tcBorders>
                </w:tcPr>
                <w:p w14:paraId="1E1B9F3A" w14:textId="51798EBA" w:rsidR="00BE4DEA" w:rsidRDefault="00BE4DEA" w:rsidP="00BE4DEA">
                  <w:pPr>
                    <w:pStyle w:val="AnswerSpace"/>
                  </w:pPr>
                  <w:r>
                    <w:t>Non-</w:t>
                  </w:r>
                  <w:r w:rsidR="00045A64">
                    <w:t>e</w:t>
                  </w:r>
                  <w:r>
                    <w:t>mployment total</w:t>
                  </w:r>
                </w:p>
              </w:tc>
              <w:tc>
                <w:tcPr>
                  <w:tcW w:w="1980" w:type="dxa"/>
                  <w:tcBorders>
                    <w:top w:val="single" w:sz="6" w:space="0" w:color="000000" w:themeColor="text1"/>
                  </w:tcBorders>
                </w:tcPr>
                <w:p w14:paraId="24B82586" w14:textId="09CE4929" w:rsidR="00BE4DEA" w:rsidRDefault="00BE4DEA" w:rsidP="00BE4DEA">
                  <w:pPr>
                    <w:pStyle w:val="AnswerSpace"/>
                  </w:pPr>
                  <w:r>
                    <w:t>$</w:t>
                  </w:r>
                  <w:r w:rsidR="00B6236C">
                    <w:t>####</w:t>
                  </w:r>
                </w:p>
              </w:tc>
            </w:tr>
          </w:tbl>
          <w:p w14:paraId="61B4A980" w14:textId="77777777" w:rsidR="00BE4DEA" w:rsidRPr="00656D17" w:rsidRDefault="00BE4DEA" w:rsidP="00BE4DEA">
            <w:pPr>
              <w:pStyle w:val="QuestionLabel"/>
            </w:pPr>
          </w:p>
        </w:tc>
        <w:tc>
          <w:tcPr>
            <w:tcW w:w="5297" w:type="dxa"/>
          </w:tcPr>
          <w:p w14:paraId="377ECBCF" w14:textId="710DA6DA" w:rsidR="00BE4DEA" w:rsidRDefault="00BE4DEA" w:rsidP="00BE4DEA">
            <w:pPr>
              <w:pStyle w:val="QuestionLabel"/>
            </w:pPr>
            <w:r w:rsidRPr="00271C65">
              <w:t xml:space="preserve">Have there been any changes of $125 or more in the </w:t>
            </w:r>
            <w:r w:rsidR="00045A64">
              <w:t xml:space="preserve">total </w:t>
            </w:r>
            <w:r w:rsidRPr="00B94ADA">
              <w:t>amount</w:t>
            </w:r>
            <w:r w:rsidRPr="00271C65">
              <w:t xml:space="preserve"> of </w:t>
            </w:r>
            <w:r w:rsidRPr="00294B04">
              <w:t>non-employment income</w:t>
            </w:r>
            <w:r w:rsidRPr="00271C65">
              <w:t xml:space="preserve"> your household </w:t>
            </w:r>
            <w:r>
              <w:t>receives</w:t>
            </w:r>
            <w:r w:rsidRPr="00271C65">
              <w:t xml:space="preserve"> each </w:t>
            </w:r>
            <w:r w:rsidRPr="00482A21">
              <w:t>month</w:t>
            </w:r>
            <w:r w:rsidR="00B6236C">
              <w:t xml:space="preserve"> </w:t>
            </w:r>
            <w:r w:rsidR="00B6236C" w:rsidRPr="00482A21">
              <w:rPr>
                <w:b w:val="0"/>
                <w:bCs w:val="0"/>
              </w:rPr>
              <w:t>(from public benefits, child support, alimony, retirement, or other financial support)</w:t>
            </w:r>
            <w:r w:rsidRPr="00B6236C">
              <w:rPr>
                <w:b w:val="0"/>
                <w:bCs w:val="0"/>
              </w:rPr>
              <w:t>?</w:t>
            </w:r>
          </w:p>
          <w:p w14:paraId="165DA203" w14:textId="77777777" w:rsidR="00BE4DEA" w:rsidRPr="00BE4DEA" w:rsidRDefault="00BE4DEA" w:rsidP="00BE4DEA">
            <w:pPr>
              <w:pStyle w:val="RadioButton"/>
            </w:pPr>
            <w:r w:rsidRPr="00BE4DEA">
              <w:t>No</w:t>
            </w:r>
          </w:p>
          <w:p w14:paraId="4A2C0ED2" w14:textId="211D1074" w:rsidR="00BE4DEA" w:rsidRPr="00656D17" w:rsidRDefault="00BE4DEA" w:rsidP="00BE4DEA">
            <w:pPr>
              <w:pStyle w:val="RadioButton"/>
            </w:pPr>
            <w:r w:rsidRPr="00BE4DEA">
              <w:t>Yes (Complete Section D on page 6.)</w:t>
            </w:r>
          </w:p>
        </w:tc>
      </w:tr>
    </w:tbl>
    <w:p w14:paraId="56E5C622" w14:textId="77777777" w:rsidR="00BE4DEA" w:rsidRDefault="00BE4DEA" w:rsidP="00BE4DEA">
      <w:pPr>
        <w:pStyle w:val="Small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296"/>
        <w:gridCol w:w="5297"/>
      </w:tblGrid>
      <w:tr w:rsidR="00BE4DEA" w14:paraId="70E958A2" w14:textId="77777777" w:rsidTr="000E4C62">
        <w:trPr>
          <w:trHeight w:val="20"/>
        </w:trPr>
        <w:tc>
          <w:tcPr>
            <w:tcW w:w="10593" w:type="dxa"/>
            <w:gridSpan w:val="2"/>
            <w:shd w:val="clear" w:color="auto" w:fill="E7E6E6" w:themeFill="background2"/>
          </w:tcPr>
          <w:p w14:paraId="655B0C07" w14:textId="188C45DF" w:rsidR="00BE4DEA" w:rsidRPr="00F7490B" w:rsidRDefault="00BE4DEA" w:rsidP="00BE4DEA">
            <w:pPr>
              <w:pStyle w:val="Heading1"/>
            </w:pPr>
            <w:r>
              <w:lastRenderedPageBreak/>
              <w:t>Hours Worked per Month</w:t>
            </w:r>
          </w:p>
        </w:tc>
      </w:tr>
      <w:tr w:rsidR="00BE4DEA" w14:paraId="530907CE" w14:textId="77777777" w:rsidTr="00E04202">
        <w:trPr>
          <w:trHeight w:val="20"/>
        </w:trPr>
        <w:tc>
          <w:tcPr>
            <w:tcW w:w="5296" w:type="dxa"/>
          </w:tcPr>
          <w:tbl>
            <w:tblPr>
              <w:tblStyle w:val="TableGrid"/>
              <w:tblW w:w="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980"/>
            </w:tblGrid>
            <w:tr w:rsidR="00BE4DEA" w14:paraId="0824679F" w14:textId="77777777" w:rsidTr="00884F49">
              <w:tc>
                <w:tcPr>
                  <w:tcW w:w="2984" w:type="dxa"/>
                  <w:tcBorders>
                    <w:bottom w:val="single" w:sz="6" w:space="0" w:color="000000" w:themeColor="text1"/>
                  </w:tcBorders>
                </w:tcPr>
                <w:p w14:paraId="1B05AF79" w14:textId="7535EC7D" w:rsidR="00BE4DEA" w:rsidRDefault="00BE4DEA" w:rsidP="00BE4DEA">
                  <w:pPr>
                    <w:rPr>
                      <w:b/>
                      <w:bCs/>
                    </w:rPr>
                  </w:pPr>
                  <w:r>
                    <w:rPr>
                      <w:b/>
                      <w:bCs/>
                    </w:rPr>
                    <w:t>Household member</w:t>
                  </w:r>
                </w:p>
              </w:tc>
              <w:tc>
                <w:tcPr>
                  <w:tcW w:w="1980" w:type="dxa"/>
                  <w:tcBorders>
                    <w:bottom w:val="single" w:sz="6" w:space="0" w:color="000000" w:themeColor="text1"/>
                  </w:tcBorders>
                </w:tcPr>
                <w:p w14:paraId="442986C7" w14:textId="0943A721" w:rsidR="00BE4DEA" w:rsidRDefault="00BE4DEA" w:rsidP="00BE4DEA">
                  <w:pPr>
                    <w:rPr>
                      <w:b/>
                      <w:bCs/>
                    </w:rPr>
                  </w:pPr>
                  <w:r>
                    <w:rPr>
                      <w:b/>
                      <w:bCs/>
                    </w:rPr>
                    <w:t>Hours per month</w:t>
                  </w:r>
                </w:p>
              </w:tc>
            </w:tr>
            <w:tr w:rsidR="00BE4DEA" w14:paraId="18FBF2D7" w14:textId="77777777" w:rsidTr="00884F49">
              <w:tc>
                <w:tcPr>
                  <w:tcW w:w="2984" w:type="dxa"/>
                  <w:tcBorders>
                    <w:top w:val="single" w:sz="6" w:space="0" w:color="000000" w:themeColor="text1"/>
                  </w:tcBorders>
                </w:tcPr>
                <w:p w14:paraId="77A804BE" w14:textId="77777777" w:rsidR="00BE4DEA" w:rsidRDefault="00BE4DEA" w:rsidP="00BE4DEA">
                  <w:pPr>
                    <w:pStyle w:val="AnswerSpace"/>
                    <w:rPr>
                      <w:b/>
                    </w:rPr>
                  </w:pPr>
                  <w:r>
                    <w:t>################</w:t>
                  </w:r>
                </w:p>
              </w:tc>
              <w:tc>
                <w:tcPr>
                  <w:tcW w:w="1980" w:type="dxa"/>
                  <w:tcBorders>
                    <w:top w:val="single" w:sz="6" w:space="0" w:color="000000" w:themeColor="text1"/>
                  </w:tcBorders>
                </w:tcPr>
                <w:p w14:paraId="03CADFE4" w14:textId="34EB577B" w:rsidR="00BE4DEA" w:rsidRDefault="00BE4DEA" w:rsidP="00BE4DEA">
                  <w:pPr>
                    <w:pStyle w:val="AnswerSpace"/>
                    <w:rPr>
                      <w:b/>
                    </w:rPr>
                  </w:pPr>
                  <w:r>
                    <w:t>##</w:t>
                  </w:r>
                </w:p>
              </w:tc>
            </w:tr>
            <w:tr w:rsidR="00BE4DEA" w14:paraId="7A28E191" w14:textId="77777777" w:rsidTr="00DB3297">
              <w:tc>
                <w:tcPr>
                  <w:tcW w:w="2984" w:type="dxa"/>
                </w:tcPr>
                <w:p w14:paraId="149FE0C0" w14:textId="77777777" w:rsidR="00BE4DEA" w:rsidRDefault="00BE4DEA" w:rsidP="00BE4DEA">
                  <w:pPr>
                    <w:pStyle w:val="AnswerSpace"/>
                    <w:rPr>
                      <w:b/>
                    </w:rPr>
                  </w:pPr>
                  <w:r>
                    <w:t>################</w:t>
                  </w:r>
                </w:p>
              </w:tc>
              <w:tc>
                <w:tcPr>
                  <w:tcW w:w="1980" w:type="dxa"/>
                </w:tcPr>
                <w:p w14:paraId="547DD388" w14:textId="4EAC234D" w:rsidR="00BE4DEA" w:rsidRDefault="00BE4DEA" w:rsidP="00BE4DEA">
                  <w:pPr>
                    <w:pStyle w:val="AnswerSpace"/>
                    <w:rPr>
                      <w:b/>
                    </w:rPr>
                  </w:pPr>
                  <w:r>
                    <w:t>##</w:t>
                  </w:r>
                </w:p>
              </w:tc>
            </w:tr>
            <w:tr w:rsidR="00BE4DEA" w14:paraId="79FBECE0" w14:textId="77777777" w:rsidTr="00DB3297">
              <w:tc>
                <w:tcPr>
                  <w:tcW w:w="2984" w:type="dxa"/>
                </w:tcPr>
                <w:p w14:paraId="0D627DBA" w14:textId="77777777" w:rsidR="00BE4DEA" w:rsidRDefault="00BE4DEA" w:rsidP="00BE4DEA">
                  <w:pPr>
                    <w:pStyle w:val="AnswerSpace"/>
                    <w:rPr>
                      <w:b/>
                    </w:rPr>
                  </w:pPr>
                  <w:r>
                    <w:t>################</w:t>
                  </w:r>
                </w:p>
              </w:tc>
              <w:tc>
                <w:tcPr>
                  <w:tcW w:w="1980" w:type="dxa"/>
                </w:tcPr>
                <w:p w14:paraId="167DFA67" w14:textId="0950F3E5" w:rsidR="00BE4DEA" w:rsidRDefault="00BE4DEA" w:rsidP="00BE4DEA">
                  <w:pPr>
                    <w:pStyle w:val="AnswerSpace"/>
                    <w:rPr>
                      <w:b/>
                    </w:rPr>
                  </w:pPr>
                  <w:r>
                    <w:t>##</w:t>
                  </w:r>
                </w:p>
              </w:tc>
            </w:tr>
            <w:tr w:rsidR="00BE4DEA" w14:paraId="4348463F" w14:textId="77777777" w:rsidTr="00BE4DEA">
              <w:tc>
                <w:tcPr>
                  <w:tcW w:w="2984" w:type="dxa"/>
                </w:tcPr>
                <w:p w14:paraId="50BB34B3" w14:textId="77777777" w:rsidR="00BE4DEA" w:rsidRDefault="00BE4DEA" w:rsidP="00BE4DEA">
                  <w:pPr>
                    <w:pStyle w:val="AnswerSpace"/>
                    <w:rPr>
                      <w:b/>
                    </w:rPr>
                  </w:pPr>
                  <w:r>
                    <w:t>################</w:t>
                  </w:r>
                </w:p>
              </w:tc>
              <w:tc>
                <w:tcPr>
                  <w:tcW w:w="1980" w:type="dxa"/>
                </w:tcPr>
                <w:p w14:paraId="38E1A373" w14:textId="55F3FA5D" w:rsidR="00BE4DEA" w:rsidRDefault="00BE4DEA" w:rsidP="00BE4DEA">
                  <w:pPr>
                    <w:pStyle w:val="AnswerSpace"/>
                    <w:rPr>
                      <w:b/>
                    </w:rPr>
                  </w:pPr>
                  <w:r>
                    <w:t>##</w:t>
                  </w:r>
                </w:p>
              </w:tc>
            </w:tr>
            <w:tr w:rsidR="00BE4DEA" w14:paraId="18558974" w14:textId="77777777" w:rsidTr="00BE4DEA">
              <w:tc>
                <w:tcPr>
                  <w:tcW w:w="2984" w:type="dxa"/>
                </w:tcPr>
                <w:p w14:paraId="46BBC610" w14:textId="7F0BE7F3" w:rsidR="00BE4DEA" w:rsidRDefault="00BE4DEA" w:rsidP="00BE4DEA">
                  <w:pPr>
                    <w:pStyle w:val="AnswerSpace"/>
                  </w:pPr>
                  <w:r>
                    <w:t>################</w:t>
                  </w:r>
                </w:p>
              </w:tc>
              <w:tc>
                <w:tcPr>
                  <w:tcW w:w="1980" w:type="dxa"/>
                </w:tcPr>
                <w:p w14:paraId="2CAA3239" w14:textId="0F7B2A67" w:rsidR="00BE4DEA" w:rsidRDefault="00BE4DEA" w:rsidP="00BE4DEA">
                  <w:pPr>
                    <w:pStyle w:val="AnswerSpace"/>
                  </w:pPr>
                  <w:r>
                    <w:t>##</w:t>
                  </w:r>
                </w:p>
              </w:tc>
            </w:tr>
          </w:tbl>
          <w:p w14:paraId="59472FE8" w14:textId="77777777" w:rsidR="00BE4DEA" w:rsidRDefault="00BE4DEA" w:rsidP="00BE4DEA">
            <w:pPr>
              <w:pStyle w:val="Heading1"/>
            </w:pPr>
          </w:p>
        </w:tc>
        <w:tc>
          <w:tcPr>
            <w:tcW w:w="5297" w:type="dxa"/>
          </w:tcPr>
          <w:p w14:paraId="3F172E3C" w14:textId="77777777" w:rsidR="00BE4DEA" w:rsidRPr="00BE4DEA" w:rsidRDefault="00BE4DEA" w:rsidP="00BE4DEA">
            <w:pPr>
              <w:pStyle w:val="QuestionLabel"/>
            </w:pPr>
            <w:commentRangeStart w:id="9"/>
            <w:r w:rsidRPr="00BE4DEA">
              <w:rPr>
                <w:b w:val="0"/>
                <w:bCs w:val="0"/>
              </w:rPr>
              <w:t xml:space="preserve">The household members listed on the left are Able-Bodied Adults Without Dependents (ABAWD) </w:t>
            </w:r>
            <w:commentRangeEnd w:id="9"/>
            <w:r w:rsidR="00325F9F" w:rsidRPr="00BE4DEA">
              <w:rPr>
                <w:rStyle w:val="CommentReference"/>
                <w:b w:val="0"/>
                <w:bCs w:val="0"/>
                <w:sz w:val="24"/>
                <w:szCs w:val="24"/>
              </w:rPr>
              <w:commentReference w:id="9"/>
            </w:r>
            <w:r w:rsidRPr="00BE4DEA">
              <w:rPr>
                <w:b w:val="0"/>
                <w:bCs w:val="0"/>
              </w:rPr>
              <w:t>and need to be working to keep getting SNAP.</w:t>
            </w:r>
            <w:r w:rsidRPr="00BE4DEA">
              <w:t xml:space="preserve"> Have any of their work hours decreased below 80 hours per month?</w:t>
            </w:r>
          </w:p>
          <w:p w14:paraId="77559C65" w14:textId="77777777" w:rsidR="00BE4DEA" w:rsidRPr="00BE4DEA" w:rsidRDefault="00BE4DEA" w:rsidP="00BE4DEA">
            <w:pPr>
              <w:pStyle w:val="RadioButton"/>
            </w:pPr>
            <w:r w:rsidRPr="00BE4DEA">
              <w:t>No</w:t>
            </w:r>
          </w:p>
          <w:p w14:paraId="64D4CEA9" w14:textId="514DA3BC" w:rsidR="00BE4DEA" w:rsidRDefault="00BE4DEA" w:rsidP="00BE4DEA">
            <w:pPr>
              <w:pStyle w:val="RadioButton"/>
            </w:pPr>
            <w:r w:rsidRPr="00BE4DEA">
              <w:t>Yes (Complete Section D on page 6.)</w:t>
            </w:r>
          </w:p>
        </w:tc>
      </w:tr>
    </w:tbl>
    <w:p w14:paraId="4BDC8631" w14:textId="77777777" w:rsidR="00BE4DEA" w:rsidRPr="001F06AA" w:rsidRDefault="00BE4DEA" w:rsidP="001F06A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5310"/>
        <w:gridCol w:w="5283"/>
      </w:tblGrid>
      <w:tr w:rsidR="00BE4DEA" w14:paraId="614E3BFF" w14:textId="77777777" w:rsidTr="000E1ABE">
        <w:trPr>
          <w:trHeight w:val="20"/>
        </w:trPr>
        <w:tc>
          <w:tcPr>
            <w:tcW w:w="10593" w:type="dxa"/>
            <w:gridSpan w:val="2"/>
            <w:shd w:val="clear" w:color="auto" w:fill="E7E6E6" w:themeFill="background2"/>
          </w:tcPr>
          <w:p w14:paraId="4AEC2B84" w14:textId="1C295320" w:rsidR="00BE4DEA" w:rsidRPr="00B94ADA" w:rsidRDefault="00BE4DEA" w:rsidP="00BE4DEA">
            <w:pPr>
              <w:pStyle w:val="Heading1"/>
            </w:pPr>
            <w:r>
              <w:t xml:space="preserve">Child &amp; Medical Support </w:t>
            </w:r>
          </w:p>
        </w:tc>
      </w:tr>
      <w:tr w:rsidR="00BE4DEA" w14:paraId="0E3831BF" w14:textId="77777777" w:rsidTr="00BE4DEA">
        <w:trPr>
          <w:trHeight w:val="1224"/>
        </w:trPr>
        <w:tc>
          <w:tcPr>
            <w:tcW w:w="5310" w:type="dxa"/>
          </w:tcPr>
          <w:p w14:paraId="116085B3" w14:textId="77777777" w:rsidR="00BE4DEA" w:rsidRDefault="00BE4DEA" w:rsidP="00DB3297">
            <w:r>
              <w:t xml:space="preserve">Child support you are paying: </w:t>
            </w:r>
            <w:r w:rsidRPr="007D4DB4">
              <w:t>$</w:t>
            </w:r>
            <w:r w:rsidRPr="0026171E">
              <w:t>############</w:t>
            </w:r>
            <w:r>
              <w:t>#</w:t>
            </w:r>
          </w:p>
          <w:p w14:paraId="3EF5D242" w14:textId="77777777" w:rsidR="00BE4DEA" w:rsidRPr="00871EFD" w:rsidRDefault="00BE4DEA" w:rsidP="00DB3297">
            <w:pPr>
              <w:rPr>
                <w:b/>
                <w:bCs/>
              </w:rPr>
            </w:pPr>
            <w:r>
              <w:t>Medical support you are paying: $###########</w:t>
            </w:r>
          </w:p>
        </w:tc>
        <w:tc>
          <w:tcPr>
            <w:tcW w:w="5283" w:type="dxa"/>
            <w:tcBorders>
              <w:left w:val="nil"/>
            </w:tcBorders>
            <w:tcMar>
              <w:left w:w="173" w:type="dxa"/>
              <w:right w:w="173" w:type="dxa"/>
            </w:tcMar>
          </w:tcPr>
          <w:p w14:paraId="77900A96" w14:textId="77777777" w:rsidR="00BE4DEA" w:rsidRDefault="00BE4DEA" w:rsidP="00BE4DEA">
            <w:pPr>
              <w:pStyle w:val="QuestionLabel"/>
            </w:pPr>
            <w:r w:rsidRPr="00B94ADA">
              <w:t>Have there been any changes in court-ordered child or medical support your household pays</w:t>
            </w:r>
            <w:r w:rsidRPr="00271C65">
              <w:t>?</w:t>
            </w:r>
          </w:p>
          <w:p w14:paraId="6BF309CF" w14:textId="77777777" w:rsidR="00BE4DEA" w:rsidRPr="00BE4DEA" w:rsidRDefault="00BE4DEA" w:rsidP="00BE4DEA">
            <w:pPr>
              <w:pStyle w:val="RadioButton"/>
            </w:pPr>
            <w:r w:rsidRPr="00BE4DEA">
              <w:t>No</w:t>
            </w:r>
          </w:p>
          <w:p w14:paraId="69662221" w14:textId="4D5BC13E" w:rsidR="00BE4DEA" w:rsidRPr="00B94ADA" w:rsidRDefault="00BE4DEA" w:rsidP="00BE4DEA">
            <w:pPr>
              <w:pStyle w:val="RadioButton"/>
            </w:pPr>
            <w:r w:rsidRPr="00BE4DEA">
              <w:t>Yes (Complete Section E on page 6.)</w:t>
            </w:r>
          </w:p>
        </w:tc>
      </w:tr>
    </w:tbl>
    <w:p w14:paraId="50B58FAF" w14:textId="77777777" w:rsidR="00BE4DEA" w:rsidRPr="00BE4DEA" w:rsidRDefault="00BE4DEA" w:rsidP="00BE4DEA">
      <w:pPr>
        <w:pStyle w:val="SectionSpacer"/>
      </w:pPr>
    </w:p>
    <w:tbl>
      <w:tblPr>
        <w:tblStyle w:val="TableGridLight"/>
        <w:tblW w:w="1059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93"/>
      </w:tblGrid>
      <w:tr w:rsidR="00BE4DEA" w14:paraId="24F568FC" w14:textId="77777777" w:rsidTr="004C6FFF">
        <w:trPr>
          <w:trHeight w:val="20"/>
        </w:trPr>
        <w:tc>
          <w:tcPr>
            <w:tcW w:w="10593" w:type="dxa"/>
            <w:shd w:val="clear" w:color="auto" w:fill="E7E6E6" w:themeFill="background2"/>
          </w:tcPr>
          <w:p w14:paraId="4EBF88F1" w14:textId="7836E22E" w:rsidR="00BE4DEA" w:rsidRPr="00E269DD" w:rsidRDefault="00667825" w:rsidP="00BE4DEA">
            <w:pPr>
              <w:pStyle w:val="Heading1"/>
            </w:pPr>
            <w:r>
              <w:t>Resources</w:t>
            </w:r>
          </w:p>
        </w:tc>
      </w:tr>
      <w:tr w:rsidR="00BE4DEA" w14:paraId="54F6FA71" w14:textId="77777777" w:rsidTr="00BE4DEA">
        <w:trPr>
          <w:trHeight w:val="1071"/>
        </w:trPr>
        <w:tc>
          <w:tcPr>
            <w:tcW w:w="10593" w:type="dxa"/>
          </w:tcPr>
          <w:p w14:paraId="75C94071" w14:textId="77777777" w:rsidR="00BE4DEA" w:rsidRPr="006F2F77" w:rsidRDefault="00BE4DEA" w:rsidP="00BE4DEA">
            <w:pPr>
              <w:pStyle w:val="QuestionLabel"/>
            </w:pPr>
            <w:r w:rsidRPr="00E269DD">
              <w:t>Has anyone in your household won $4,500 or more in a single lottery or gambling game?</w:t>
            </w:r>
          </w:p>
          <w:p w14:paraId="44BA3865" w14:textId="77777777" w:rsidR="00BE4DEA" w:rsidRPr="00BE4DEA" w:rsidRDefault="00BE4DEA" w:rsidP="00BE4DEA">
            <w:pPr>
              <w:pStyle w:val="RadioButton"/>
            </w:pPr>
            <w:r w:rsidRPr="00BE4DEA">
              <w:t>No</w:t>
            </w:r>
          </w:p>
          <w:p w14:paraId="6C49FC22" w14:textId="77777777" w:rsidR="00BD7216" w:rsidRDefault="00BE4DEA" w:rsidP="00BD7216">
            <w:pPr>
              <w:pStyle w:val="RadioButton"/>
            </w:pPr>
            <w:r w:rsidRPr="00BE4DEA">
              <w:t>Yes (Complete Section F on page 7.)</w:t>
            </w:r>
          </w:p>
          <w:p w14:paraId="46EF49C9" w14:textId="77777777" w:rsidR="00667825" w:rsidRDefault="00667825" w:rsidP="00667825">
            <w:pPr>
              <w:pStyle w:val="SmallSpacer"/>
            </w:pPr>
          </w:p>
          <w:p w14:paraId="6C910348" w14:textId="46DD53F1" w:rsidR="00667825" w:rsidRPr="006F2F77" w:rsidRDefault="00667825" w:rsidP="00667825">
            <w:pPr>
              <w:pStyle w:val="QuestionLabel"/>
            </w:pPr>
            <w:r>
              <w:t>Do</w:t>
            </w:r>
            <w:r w:rsidR="00325F9F">
              <w:t>es the</w:t>
            </w:r>
            <w:r>
              <w:t xml:space="preserve"> </w:t>
            </w:r>
            <w:r w:rsidR="00325F9F">
              <w:t>amount of money your household has</w:t>
            </w:r>
            <w:r>
              <w:t xml:space="preserve"> </w:t>
            </w:r>
            <w:r w:rsidRPr="00667825">
              <w:t xml:space="preserve">(including cash, checking or savings accounts, stocks, or bonds) </w:t>
            </w:r>
            <w:r>
              <w:t>total</w:t>
            </w:r>
            <w:r w:rsidRPr="00667825">
              <w:t xml:space="preserve"> </w:t>
            </w:r>
            <w:r>
              <w:t>more than</w:t>
            </w:r>
            <w:r w:rsidRPr="00667825">
              <w:t xml:space="preserve"> $3,000 </w:t>
            </w:r>
            <w:r w:rsidRPr="00667825">
              <w:rPr>
                <w:b w:val="0"/>
                <w:bCs w:val="0"/>
              </w:rPr>
              <w:t>(</w:t>
            </w:r>
            <w:r>
              <w:rPr>
                <w:b w:val="0"/>
                <w:bCs w:val="0"/>
              </w:rPr>
              <w:t xml:space="preserve">or </w:t>
            </w:r>
            <w:r w:rsidRPr="00667825">
              <w:rPr>
                <w:b w:val="0"/>
                <w:bCs w:val="0"/>
              </w:rPr>
              <w:t xml:space="preserve">$4,500 if </w:t>
            </w:r>
            <w:r>
              <w:rPr>
                <w:b w:val="0"/>
                <w:bCs w:val="0"/>
              </w:rPr>
              <w:t>a household member</w:t>
            </w:r>
            <w:r w:rsidRPr="00667825">
              <w:rPr>
                <w:b w:val="0"/>
                <w:bCs w:val="0"/>
              </w:rPr>
              <w:t xml:space="preserve"> is 60 or older or has a disability)</w:t>
            </w:r>
            <w:r w:rsidRPr="00032A11">
              <w:rPr>
                <w:b w:val="0"/>
                <w:bCs w:val="0"/>
              </w:rPr>
              <w:t>?</w:t>
            </w:r>
          </w:p>
          <w:p w14:paraId="1237D825" w14:textId="77777777" w:rsidR="00667825" w:rsidRPr="00BE4DEA" w:rsidRDefault="00667825" w:rsidP="00667825">
            <w:pPr>
              <w:pStyle w:val="RadioButton"/>
            </w:pPr>
            <w:r w:rsidRPr="00BE4DEA">
              <w:t>No</w:t>
            </w:r>
          </w:p>
          <w:p w14:paraId="036BC801" w14:textId="7F66B0B5" w:rsidR="00667825" w:rsidRDefault="00667825" w:rsidP="00667825">
            <w:pPr>
              <w:pStyle w:val="RadioButton"/>
            </w:pPr>
            <w:r w:rsidRPr="00BE4DEA">
              <w:t xml:space="preserve">Yes (Complete Section </w:t>
            </w:r>
            <w:r>
              <w:t>G</w:t>
            </w:r>
            <w:r w:rsidRPr="00BE4DEA">
              <w:t xml:space="preserve"> on page 7.)</w:t>
            </w:r>
          </w:p>
          <w:p w14:paraId="1229E709" w14:textId="77777777" w:rsidR="00667825" w:rsidRPr="00667825" w:rsidRDefault="00667825" w:rsidP="00667825">
            <w:pPr>
              <w:pStyle w:val="SmallSpacer"/>
            </w:pPr>
          </w:p>
          <w:p w14:paraId="45D7D46C" w14:textId="5DAE5E5E" w:rsidR="00667825" w:rsidRPr="006F2F77" w:rsidRDefault="00667825" w:rsidP="00667825">
            <w:pPr>
              <w:pStyle w:val="QuestionLabel"/>
            </w:pPr>
            <w:r w:rsidRPr="00E269DD">
              <w:t xml:space="preserve">Has anyone in your household </w:t>
            </w:r>
            <w:r w:rsidRPr="00667825">
              <w:t xml:space="preserve">bought, sold, or </w:t>
            </w:r>
            <w:r>
              <w:t>received</w:t>
            </w:r>
            <w:r w:rsidRPr="00667825">
              <w:t xml:space="preserve"> a car, motorcycle, boat, or other vehicle</w:t>
            </w:r>
            <w:r w:rsidRPr="00E269DD">
              <w:t>?</w:t>
            </w:r>
          </w:p>
          <w:p w14:paraId="03FD01B0" w14:textId="77777777" w:rsidR="00667825" w:rsidRPr="00BE4DEA" w:rsidRDefault="00667825" w:rsidP="00667825">
            <w:pPr>
              <w:pStyle w:val="RadioButton"/>
            </w:pPr>
            <w:r w:rsidRPr="00BE4DEA">
              <w:t>No</w:t>
            </w:r>
          </w:p>
          <w:p w14:paraId="37125295" w14:textId="13BE4976" w:rsidR="00667825" w:rsidRPr="00BD7216" w:rsidRDefault="00667825" w:rsidP="00667825">
            <w:pPr>
              <w:pStyle w:val="RadioButton"/>
            </w:pPr>
            <w:r w:rsidRPr="00BE4DEA">
              <w:t xml:space="preserve">Yes (Complete Section </w:t>
            </w:r>
            <w:r>
              <w:t>H</w:t>
            </w:r>
            <w:r w:rsidRPr="00BE4DEA">
              <w:t xml:space="preserve"> on page 7.)</w:t>
            </w:r>
          </w:p>
        </w:tc>
      </w:tr>
    </w:tbl>
    <w:p w14:paraId="780F8097" w14:textId="77777777" w:rsidR="00BE4DEA" w:rsidRPr="00BE4DEA" w:rsidRDefault="00BE4DEA" w:rsidP="00BE4DEA">
      <w:pPr>
        <w:pStyle w:val="SectionSpacer"/>
      </w:pPr>
    </w:p>
    <w:tbl>
      <w:tblPr>
        <w:tblStyle w:val="TableGrid"/>
        <w:tblW w:w="10584" w:type="dxa"/>
        <w:tblInd w:w="-187" w:type="dxa"/>
        <w:tblBorders>
          <w:top w:val="single" w:sz="6" w:space="0" w:color="000000" w:themeColor="text1"/>
          <w:left w:val="none" w:sz="0" w:space="0" w:color="auto"/>
          <w:bottom w:val="single" w:sz="6" w:space="0" w:color="000000" w:themeColor="text1"/>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5862DC" w14:paraId="59B9D0BA" w14:textId="77777777" w:rsidTr="00884F49">
        <w:tc>
          <w:tcPr>
            <w:tcW w:w="10214" w:type="dxa"/>
          </w:tcPr>
          <w:p w14:paraId="3A0B2C93" w14:textId="19C881C2" w:rsidR="005862DC" w:rsidRDefault="005862DC" w:rsidP="005862DC">
            <w:pPr>
              <w:spacing w:line="278" w:lineRule="auto"/>
            </w:pPr>
            <w:r w:rsidRPr="00D4714C">
              <w:rPr>
                <w:b/>
                <w:bCs/>
              </w:rPr>
              <w:t xml:space="preserve">By </w:t>
            </w:r>
            <w:r w:rsidRPr="00D4714C">
              <w:rPr>
                <w:rStyle w:val="normaltextrun"/>
                <w:rFonts w:cs="Calibri"/>
                <w:b/>
                <w:bCs/>
                <w:color w:val="000000"/>
                <w:szCs w:val="23"/>
                <w:shd w:val="clear" w:color="auto" w:fill="FFFFFF"/>
              </w:rPr>
              <w:t>signing below:</w:t>
            </w:r>
            <w:r w:rsidRPr="009331C7">
              <w:rPr>
                <w:rStyle w:val="normaltextrun"/>
                <w:rFonts w:cs="Calibri"/>
                <w:color w:val="000000"/>
                <w:szCs w:val="23"/>
                <w:shd w:val="clear" w:color="auto" w:fill="FFFFFF"/>
              </w:rPr>
              <w:t xml:space="preserve"> I</w:t>
            </w:r>
            <w:r>
              <w:rPr>
                <w:rStyle w:val="normaltextrun"/>
                <w:rFonts w:cs="Calibri"/>
                <w:color w:val="000000"/>
                <w:szCs w:val="23"/>
                <w:shd w:val="clear" w:color="auto" w:fill="FFFFFF"/>
              </w:rPr>
              <w:t xml:space="preserve"> have answered these questions truthfully and given accurate information to the best of my knowledge. I understand that changes I report here may change my benefit amount.</w:t>
            </w:r>
          </w:p>
        </w:tc>
      </w:tr>
    </w:tbl>
    <w:p w14:paraId="17EFBCDB" w14:textId="77777777" w:rsidR="00F103B8" w:rsidRDefault="00F103B8" w:rsidP="005862DC">
      <w:pPr>
        <w:pStyle w:val="SmallSpacer"/>
      </w:pPr>
    </w:p>
    <w:tbl>
      <w:tblPr>
        <w:tblStyle w:val="TableGridLight"/>
        <w:tblW w:w="10589" w:type="dxa"/>
        <w:tblCellSpacing w:w="4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1262"/>
        <w:gridCol w:w="6616"/>
        <w:gridCol w:w="2711"/>
      </w:tblGrid>
      <w:tr w:rsidR="005862DC" w:rsidRPr="00582753" w14:paraId="0C1EE359" w14:textId="77777777" w:rsidTr="0048522F">
        <w:trPr>
          <w:trHeight w:val="22"/>
          <w:tblCellSpacing w:w="43" w:type="dxa"/>
        </w:trPr>
        <w:tc>
          <w:tcPr>
            <w:tcW w:w="1133" w:type="dxa"/>
          </w:tcPr>
          <w:p w14:paraId="6693BF7C" w14:textId="77777777" w:rsidR="005862DC" w:rsidRPr="00582753" w:rsidRDefault="005862DC" w:rsidP="0048522F">
            <w:pPr>
              <w:pStyle w:val="QuestionLabel"/>
              <w:spacing w:before="0"/>
            </w:pPr>
          </w:p>
        </w:tc>
        <w:tc>
          <w:tcPr>
            <w:tcW w:w="6530" w:type="dxa"/>
            <w:vAlign w:val="center"/>
          </w:tcPr>
          <w:p w14:paraId="4D25F819" w14:textId="77777777" w:rsidR="005862DC" w:rsidRPr="00582753" w:rsidRDefault="005862DC" w:rsidP="0048522F">
            <w:pPr>
              <w:pStyle w:val="QuestionLabel"/>
            </w:pPr>
            <w:r w:rsidRPr="00C11D43">
              <w:t>Printed</w:t>
            </w:r>
            <w:r w:rsidRPr="00413D4C">
              <w:t xml:space="preserve"> </w:t>
            </w:r>
            <w:r>
              <w:t>n</w:t>
            </w:r>
            <w:r w:rsidRPr="00413D4C">
              <w:t xml:space="preserve">ame of </w:t>
            </w:r>
            <w:r>
              <w:t>c</w:t>
            </w:r>
            <w:r w:rsidRPr="00413D4C">
              <w:t xml:space="preserve">lient or </w:t>
            </w:r>
            <w:r>
              <w:t>a</w:t>
            </w:r>
            <w:r w:rsidRPr="00413D4C">
              <w:t xml:space="preserve">uthorized </w:t>
            </w:r>
            <w:r>
              <w:t>r</w:t>
            </w:r>
            <w:r w:rsidRPr="00413D4C">
              <w:t>epresentative</w:t>
            </w:r>
            <w:r>
              <w:t>:</w:t>
            </w:r>
          </w:p>
        </w:tc>
        <w:tc>
          <w:tcPr>
            <w:tcW w:w="2582" w:type="dxa"/>
          </w:tcPr>
          <w:p w14:paraId="44ABC12E" w14:textId="77777777" w:rsidR="005862DC" w:rsidRPr="00582753" w:rsidRDefault="005862DC" w:rsidP="0048522F">
            <w:pPr>
              <w:pStyle w:val="QuestionLabel"/>
              <w:spacing w:before="0"/>
            </w:pPr>
          </w:p>
        </w:tc>
      </w:tr>
      <w:tr w:rsidR="005862DC" w:rsidRPr="00582753" w14:paraId="16854272" w14:textId="77777777" w:rsidTr="00884F49">
        <w:trPr>
          <w:trHeight w:val="20"/>
          <w:tblCellSpacing w:w="43" w:type="dxa"/>
        </w:trPr>
        <w:tc>
          <w:tcPr>
            <w:tcW w:w="1133" w:type="dxa"/>
          </w:tcPr>
          <w:p w14:paraId="18047473" w14:textId="77777777" w:rsidR="005862DC" w:rsidRPr="00582753" w:rsidRDefault="005862DC" w:rsidP="0048522F">
            <w:pPr>
              <w:pStyle w:val="AnswerSpace"/>
            </w:pPr>
          </w:p>
        </w:tc>
        <w:tc>
          <w:tcPr>
            <w:tcW w:w="9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40C35" w14:textId="77777777" w:rsidR="005862DC" w:rsidRPr="00582753" w:rsidRDefault="005862DC" w:rsidP="0048522F">
            <w:pPr>
              <w:pStyle w:val="AnswerSpace"/>
            </w:pPr>
          </w:p>
        </w:tc>
      </w:tr>
      <w:tr w:rsidR="005862DC" w:rsidRPr="00C11D43" w14:paraId="3816F2FA" w14:textId="77777777" w:rsidTr="0048522F">
        <w:trPr>
          <w:trHeight w:val="47"/>
          <w:tblCellSpacing w:w="43" w:type="dxa"/>
        </w:trPr>
        <w:tc>
          <w:tcPr>
            <w:tcW w:w="1133" w:type="dxa"/>
          </w:tcPr>
          <w:p w14:paraId="1152C631" w14:textId="77777777" w:rsidR="005862DC" w:rsidRPr="00C11D43" w:rsidRDefault="005862DC" w:rsidP="0048522F">
            <w:pPr>
              <w:pStyle w:val="QuestionLabel"/>
            </w:pPr>
          </w:p>
        </w:tc>
        <w:tc>
          <w:tcPr>
            <w:tcW w:w="6530" w:type="dxa"/>
          </w:tcPr>
          <w:p w14:paraId="2F89F0D0" w14:textId="77777777" w:rsidR="005862DC" w:rsidRPr="00C11D43" w:rsidRDefault="005862DC" w:rsidP="0048522F">
            <w:pPr>
              <w:pStyle w:val="QuestionLabel"/>
            </w:pPr>
            <w:r w:rsidRPr="00C11D43">
              <w:t>Signature of client or authorized representative:</w:t>
            </w:r>
          </w:p>
        </w:tc>
        <w:tc>
          <w:tcPr>
            <w:tcW w:w="2582" w:type="dxa"/>
          </w:tcPr>
          <w:p w14:paraId="59E81914" w14:textId="77777777" w:rsidR="005862DC" w:rsidRPr="00C11D43" w:rsidRDefault="005862DC" w:rsidP="0048522F">
            <w:pPr>
              <w:pStyle w:val="QuestionLabel"/>
            </w:pPr>
            <w:r w:rsidRPr="00C11D43">
              <w:t>Date:</w:t>
            </w:r>
          </w:p>
        </w:tc>
      </w:tr>
      <w:tr w:rsidR="005862DC" w:rsidRPr="00582753" w14:paraId="2C903ECD" w14:textId="77777777" w:rsidTr="00884F49">
        <w:trPr>
          <w:trHeight w:val="648"/>
          <w:tblCellSpacing w:w="43" w:type="dxa"/>
        </w:trPr>
        <w:tc>
          <w:tcPr>
            <w:tcW w:w="1133" w:type="dxa"/>
            <w:shd w:val="clear" w:color="auto" w:fill="E7E6E6" w:themeFill="background2"/>
            <w:vAlign w:val="center"/>
          </w:tcPr>
          <w:p w14:paraId="63742B13" w14:textId="77777777" w:rsidR="005862DC" w:rsidRPr="002721C3" w:rsidRDefault="005862DC" w:rsidP="0048522F">
            <w:pPr>
              <w:pStyle w:val="AnswerSpace"/>
              <w:jc w:val="center"/>
            </w:pPr>
            <w:r w:rsidRPr="002721C3">
              <w:t>SIGN →</w:t>
            </w:r>
          </w:p>
        </w:tc>
        <w:tc>
          <w:tcPr>
            <w:tcW w:w="6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551F7" w14:textId="77777777" w:rsidR="005862DC" w:rsidRPr="00582753" w:rsidRDefault="005862DC" w:rsidP="0048522F">
            <w:pPr>
              <w:pStyle w:val="AnswerSpace"/>
            </w:pPr>
          </w:p>
        </w:tc>
        <w:tc>
          <w:tcPr>
            <w:tcW w:w="2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6574F" w14:textId="77777777" w:rsidR="005862DC" w:rsidRPr="00582753" w:rsidRDefault="005862DC" w:rsidP="0048522F">
            <w:pPr>
              <w:pStyle w:val="AnswerSpace"/>
            </w:pPr>
          </w:p>
        </w:tc>
      </w:tr>
    </w:tbl>
    <w:p w14:paraId="32D3AD2D" w14:textId="77777777" w:rsidR="005862DC" w:rsidRDefault="005862DC" w:rsidP="008153DC">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BE4DEA" w14:paraId="19B13504" w14:textId="77777777" w:rsidTr="00290AB4">
        <w:trPr>
          <w:trHeight w:val="864"/>
        </w:trPr>
        <w:tc>
          <w:tcPr>
            <w:tcW w:w="10584" w:type="dxa"/>
            <w:tcBorders>
              <w:top w:val="single" w:sz="4" w:space="0" w:color="auto"/>
              <w:bottom w:val="single" w:sz="4" w:space="0" w:color="auto"/>
            </w:tcBorders>
          </w:tcPr>
          <w:p w14:paraId="3F040E9B" w14:textId="33EA2F66" w:rsidR="00BE4DEA" w:rsidRPr="00BE4DEA" w:rsidRDefault="00BE4DEA" w:rsidP="005862DC">
            <w:r w:rsidRPr="001954D8">
              <w:rPr>
                <w:b/>
                <w:bCs/>
              </w:rPr>
              <w:t xml:space="preserve">If you answered YES to </w:t>
            </w:r>
            <w:r w:rsidR="00032A11">
              <w:rPr>
                <w:b/>
                <w:bCs/>
              </w:rPr>
              <w:t>any</w:t>
            </w:r>
            <w:r w:rsidRPr="001954D8">
              <w:rPr>
                <w:b/>
                <w:bCs/>
              </w:rPr>
              <w:t xml:space="preserve"> of the questions </w:t>
            </w:r>
            <w:r w:rsidR="00667825">
              <w:rPr>
                <w:b/>
                <w:bCs/>
              </w:rPr>
              <w:t>on the previous page</w:t>
            </w:r>
            <w:r w:rsidR="00325F9F">
              <w:rPr>
                <w:b/>
                <w:bCs/>
              </w:rPr>
              <w:t>s</w:t>
            </w:r>
            <w:r w:rsidRPr="001954D8">
              <w:rPr>
                <w:b/>
                <w:bCs/>
              </w:rPr>
              <w:t xml:space="preserve">, </w:t>
            </w:r>
            <w:r w:rsidRPr="00667825">
              <w:t xml:space="preserve">please </w:t>
            </w:r>
            <w:r w:rsidR="00032A11">
              <w:t>continue to</w:t>
            </w:r>
            <w:r w:rsidR="00667825" w:rsidRPr="00667825">
              <w:t xml:space="preserve"> the form below</w:t>
            </w:r>
            <w:r w:rsidRPr="00667825">
              <w:t>.</w:t>
            </w:r>
            <w:r>
              <w:t xml:space="preserve"> </w:t>
            </w:r>
            <w:r w:rsidRPr="001954D8">
              <w:rPr>
                <w:b/>
                <w:bCs/>
              </w:rPr>
              <w:t>If you answered NO to ALL questions,</w:t>
            </w:r>
            <w:r w:rsidRPr="00667825">
              <w:t xml:space="preserve"> </w:t>
            </w:r>
            <w:r w:rsidR="00032A11">
              <w:t xml:space="preserve">please </w:t>
            </w:r>
            <w:r w:rsidRPr="00667825">
              <w:t xml:space="preserve">return </w:t>
            </w:r>
            <w:r w:rsidR="00667825" w:rsidRPr="00667825">
              <w:t>pages 2–3</w:t>
            </w:r>
            <w:r w:rsidRPr="00667825">
              <w:t xml:space="preserve"> </w:t>
            </w:r>
            <w:r w:rsidR="00667825" w:rsidRPr="00667825">
              <w:t xml:space="preserve">with your signature </w:t>
            </w:r>
            <w:r w:rsidRPr="00667825">
              <w:t xml:space="preserve">to </w:t>
            </w:r>
            <w:r w:rsidR="00D84737" w:rsidRPr="00667825">
              <w:t>[</w:t>
            </w:r>
            <w:r w:rsidRPr="00667825">
              <w:t>State Agency</w:t>
            </w:r>
            <w:r w:rsidR="00667825" w:rsidRPr="00667825">
              <w:t>]</w:t>
            </w:r>
            <w:r w:rsidRPr="00667825">
              <w:t>.</w:t>
            </w:r>
          </w:p>
        </w:tc>
      </w:tr>
    </w:tbl>
    <w:p w14:paraId="0AC6FE4E" w14:textId="77777777" w:rsidR="00BE4DEA" w:rsidRDefault="00BE4DEA" w:rsidP="00667825">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73" w:type="dxa"/>
          <w:right w:w="173" w:type="dxa"/>
        </w:tblCellMar>
        <w:tblLook w:val="04A0" w:firstRow="1" w:lastRow="0" w:firstColumn="1" w:lastColumn="0" w:noHBand="0" w:noVBand="1"/>
      </w:tblPr>
      <w:tblGrid>
        <w:gridCol w:w="10584"/>
      </w:tblGrid>
      <w:tr w:rsidR="005862DC" w14:paraId="28B8C2B1" w14:textId="77777777" w:rsidTr="00290AB4">
        <w:tc>
          <w:tcPr>
            <w:tcW w:w="10584" w:type="dxa"/>
          </w:tcPr>
          <w:p w14:paraId="3ABBB2ED" w14:textId="46F70156" w:rsidR="00F7490B" w:rsidRDefault="00F7490B" w:rsidP="00F7490B">
            <w:pPr>
              <w:pStyle w:val="FormTitle"/>
            </w:pPr>
            <w:r>
              <w:t>Report Changes</w:t>
            </w:r>
          </w:p>
          <w:p w14:paraId="17529E35" w14:textId="0F90E46C" w:rsidR="00F7490B" w:rsidRPr="009E6E41" w:rsidRDefault="00F7490B" w:rsidP="00F7490B">
            <w:r>
              <w:t xml:space="preserve">If you answered </w:t>
            </w:r>
            <w:r w:rsidRPr="009E6E41">
              <w:rPr>
                <w:b/>
                <w:bCs/>
              </w:rPr>
              <w:t>YES</w:t>
            </w:r>
            <w:r>
              <w:t xml:space="preserve"> to any question on the previous page, use this form to give us more information. </w:t>
            </w:r>
            <w:commentRangeStart w:id="10"/>
            <w:r w:rsidRPr="00667825">
              <w:t>You only need to complete the sections that correspond to your changes,</w:t>
            </w:r>
            <w:r>
              <w:t xml:space="preserve"> </w:t>
            </w:r>
            <w:r w:rsidRPr="00B6236C">
              <w:t xml:space="preserve">then </w:t>
            </w:r>
            <w:r w:rsidRPr="00667825">
              <w:rPr>
                <w:b/>
                <w:bCs/>
              </w:rPr>
              <w:t xml:space="preserve">provide another signature on page </w:t>
            </w:r>
            <w:r w:rsidR="00667825" w:rsidRPr="00667825">
              <w:rPr>
                <w:b/>
                <w:bCs/>
              </w:rPr>
              <w:t>8</w:t>
            </w:r>
            <w:r w:rsidRPr="00667825">
              <w:rPr>
                <w:b/>
                <w:bCs/>
              </w:rPr>
              <w:t>. </w:t>
            </w:r>
            <w:commentRangeEnd w:id="10"/>
            <w:r w:rsidR="00D84737" w:rsidRPr="009E6E41">
              <w:rPr>
                <w:rStyle w:val="CommentReference"/>
                <w:sz w:val="24"/>
                <w:szCs w:val="24"/>
              </w:rPr>
              <w:commentReference w:id="10"/>
            </w:r>
          </w:p>
          <w:p w14:paraId="70B34707" w14:textId="7221961B" w:rsidR="00F7490B" w:rsidRDefault="005862DC" w:rsidP="005862DC">
            <w:r w:rsidRPr="009E6E41">
              <w:rPr>
                <w:b/>
                <w:bCs/>
              </w:rPr>
              <w:t>When you submit this form, attach proof of any changes that you list.</w:t>
            </w:r>
            <w:r>
              <w:t xml:space="preserve"> If you don’t know what documents to submit as proof, you can ask </w:t>
            </w:r>
            <w:r w:rsidR="008B0756">
              <w:t>[</w:t>
            </w:r>
            <w:r w:rsidR="00F75DB9">
              <w:t>State Agency</w:t>
            </w:r>
            <w:r w:rsidR="008B0756">
              <w:t>]</w:t>
            </w:r>
            <w:r>
              <w:t xml:space="preserve"> for help.</w:t>
            </w:r>
          </w:p>
        </w:tc>
      </w:tr>
    </w:tbl>
    <w:p w14:paraId="501E58DD" w14:textId="77777777" w:rsidR="00CE5498" w:rsidRDefault="00CE5498" w:rsidP="00FF31B6">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62DC" w:rsidRPr="00D22754" w14:paraId="66600494" w14:textId="77777777" w:rsidTr="0048522F">
        <w:trPr>
          <w:trHeight w:val="20"/>
        </w:trPr>
        <w:tc>
          <w:tcPr>
            <w:tcW w:w="10589" w:type="dxa"/>
            <w:shd w:val="clear" w:color="auto" w:fill="E7E6E6" w:themeFill="background2"/>
          </w:tcPr>
          <w:p w14:paraId="108F5942" w14:textId="613992C3" w:rsidR="005862DC" w:rsidRPr="0002254E" w:rsidRDefault="005862DC" w:rsidP="0048522F">
            <w:pPr>
              <w:pStyle w:val="Heading1"/>
            </w:pPr>
            <w:r w:rsidRPr="0002254E">
              <w:t xml:space="preserve">Section </w:t>
            </w:r>
            <w:r w:rsidR="00A378FF">
              <w:t>A</w:t>
            </w:r>
            <w:r w:rsidRPr="0002254E">
              <w:t>: Residential Address</w:t>
            </w:r>
          </w:p>
        </w:tc>
      </w:tr>
      <w:tr w:rsidR="005862DC" w:rsidRPr="00D22754" w14:paraId="6BD408BE" w14:textId="77777777" w:rsidTr="0048522F">
        <w:trPr>
          <w:trHeight w:val="20"/>
        </w:trPr>
        <w:tc>
          <w:tcPr>
            <w:tcW w:w="10589" w:type="dxa"/>
          </w:tcPr>
          <w:p w14:paraId="0C9C862C" w14:textId="77777777" w:rsidR="005862DC" w:rsidRPr="00582753" w:rsidRDefault="005862DC" w:rsidP="0048522F">
            <w:pPr>
              <w:rPr>
                <w:b/>
                <w:bCs/>
              </w:rPr>
            </w:pPr>
            <w:r>
              <w:rPr>
                <w:rFonts w:cs="Calibri"/>
                <w:color w:val="000000"/>
              </w:rPr>
              <w:t xml:space="preserve">Fill out the information below if your address changed. </w:t>
            </w:r>
            <w:r>
              <w:rPr>
                <w:rFonts w:cs="Calibri"/>
                <w:b/>
                <w:bCs/>
                <w:color w:val="000000"/>
              </w:rPr>
              <w:t xml:space="preserve">Please attach proof </w:t>
            </w:r>
            <w:r>
              <w:rPr>
                <w:rFonts w:cs="Calibri"/>
                <w:color w:val="000000"/>
              </w:rPr>
              <w:t>of any changes you report.</w:t>
            </w:r>
          </w:p>
        </w:tc>
      </w:tr>
    </w:tbl>
    <w:p w14:paraId="262880B6" w14:textId="77777777" w:rsidR="005862DC" w:rsidRDefault="005862DC" w:rsidP="005862DC">
      <w:pPr>
        <w:pStyle w:val="SmallSpacer"/>
      </w:pPr>
    </w:p>
    <w:tbl>
      <w:tblPr>
        <w:tblStyle w:val="TableGridLight"/>
        <w:tblW w:w="10512" w:type="dxa"/>
        <w:tblCellSpacing w:w="43" w:type="dxa"/>
        <w:tblInd w:w="-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256"/>
        <w:gridCol w:w="5256"/>
      </w:tblGrid>
      <w:tr w:rsidR="005862DC" w:rsidRPr="00582753" w14:paraId="54650631" w14:textId="77777777" w:rsidTr="0048522F">
        <w:trPr>
          <w:trHeight w:val="283"/>
          <w:tblCellSpacing w:w="43" w:type="dxa"/>
        </w:trPr>
        <w:tc>
          <w:tcPr>
            <w:tcW w:w="10340" w:type="dxa"/>
            <w:gridSpan w:val="2"/>
          </w:tcPr>
          <w:p w14:paraId="680CF6CD" w14:textId="1F0827AA" w:rsidR="005862DC" w:rsidRPr="00582753" w:rsidRDefault="005862DC" w:rsidP="0048522F">
            <w:pPr>
              <w:pStyle w:val="QuestionLabel"/>
              <w:spacing w:before="0"/>
            </w:pPr>
            <w:r>
              <w:rPr>
                <w:szCs w:val="23"/>
              </w:rPr>
              <w:t xml:space="preserve">When did you move in? </w:t>
            </w:r>
            <w:r w:rsidRPr="0002254E">
              <w:rPr>
                <w:b w:val="0"/>
                <w:bCs w:val="0"/>
                <w:szCs w:val="23"/>
              </w:rPr>
              <w:t>(</w:t>
            </w:r>
            <w:r w:rsidR="00483862">
              <w:rPr>
                <w:b w:val="0"/>
                <w:bCs w:val="0"/>
                <w:szCs w:val="23"/>
              </w:rPr>
              <w:t>M</w:t>
            </w:r>
            <w:r w:rsidRPr="0002254E">
              <w:rPr>
                <w:b w:val="0"/>
                <w:bCs w:val="0"/>
                <w:szCs w:val="23"/>
              </w:rPr>
              <w:t>onth/</w:t>
            </w:r>
            <w:r w:rsidR="00483862">
              <w:rPr>
                <w:b w:val="0"/>
                <w:bCs w:val="0"/>
                <w:szCs w:val="23"/>
              </w:rPr>
              <w:t>D</w:t>
            </w:r>
            <w:r w:rsidRPr="0002254E">
              <w:rPr>
                <w:b w:val="0"/>
                <w:bCs w:val="0"/>
                <w:szCs w:val="23"/>
              </w:rPr>
              <w:t>ay/</w:t>
            </w:r>
            <w:r w:rsidR="00483862">
              <w:rPr>
                <w:b w:val="0"/>
                <w:bCs w:val="0"/>
                <w:szCs w:val="23"/>
              </w:rPr>
              <w:t>Y</w:t>
            </w:r>
            <w:r w:rsidRPr="0002254E">
              <w:rPr>
                <w:b w:val="0"/>
                <w:bCs w:val="0"/>
                <w:szCs w:val="23"/>
              </w:rPr>
              <w:t>ear)</w:t>
            </w:r>
          </w:p>
        </w:tc>
      </w:tr>
      <w:tr w:rsidR="005862DC" w:rsidRPr="00582753" w14:paraId="428113C3" w14:textId="77777777" w:rsidTr="00884F49">
        <w:trPr>
          <w:trHeight w:val="221"/>
          <w:tblCellSpacing w:w="43" w:type="dxa"/>
        </w:trPr>
        <w:tc>
          <w:tcPr>
            <w:tcW w:w="103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B58F9" w14:textId="77777777" w:rsidR="005862DC" w:rsidRDefault="005862DC" w:rsidP="0048522F">
            <w:pPr>
              <w:pStyle w:val="AnswerSpace"/>
              <w:rPr>
                <w:szCs w:val="23"/>
              </w:rPr>
            </w:pPr>
          </w:p>
        </w:tc>
      </w:tr>
      <w:tr w:rsidR="005862DC" w:rsidRPr="00582753" w14:paraId="5A4D7FD2" w14:textId="77777777" w:rsidTr="0048522F">
        <w:trPr>
          <w:trHeight w:val="306"/>
          <w:tblCellSpacing w:w="43" w:type="dxa"/>
        </w:trPr>
        <w:tc>
          <w:tcPr>
            <w:tcW w:w="5127" w:type="dxa"/>
          </w:tcPr>
          <w:p w14:paraId="6CDFE85E" w14:textId="77777777" w:rsidR="005862DC" w:rsidRPr="005D4DB2" w:rsidRDefault="005862DC" w:rsidP="0048522F">
            <w:pPr>
              <w:pStyle w:val="QuestionLabel"/>
            </w:pPr>
            <w:r>
              <w:t>New residential address:</w:t>
            </w:r>
          </w:p>
        </w:tc>
        <w:tc>
          <w:tcPr>
            <w:tcW w:w="5127" w:type="dxa"/>
          </w:tcPr>
          <w:p w14:paraId="64E257C1" w14:textId="77777777" w:rsidR="005862DC" w:rsidRPr="005D4DB2" w:rsidRDefault="005862DC" w:rsidP="0048522F">
            <w:pPr>
              <w:pStyle w:val="QuestionLabel"/>
            </w:pPr>
            <w:r>
              <w:t xml:space="preserve">Mailing address </w:t>
            </w:r>
            <w:r w:rsidRPr="00483862">
              <w:rPr>
                <w:b w:val="0"/>
                <w:bCs w:val="0"/>
              </w:rPr>
              <w:t>(if different):</w:t>
            </w:r>
          </w:p>
        </w:tc>
      </w:tr>
      <w:tr w:rsidR="005862DC" w:rsidRPr="00582753" w14:paraId="289D945A" w14:textId="77777777" w:rsidTr="00884F49">
        <w:trPr>
          <w:trHeight w:val="622"/>
          <w:tblCellSpacing w:w="43" w:type="dxa"/>
        </w:trPr>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D8D07" w14:textId="77777777" w:rsidR="005862DC" w:rsidRDefault="005862DC" w:rsidP="0048522F">
            <w:pPr>
              <w:pStyle w:val="AnswerSpace"/>
            </w:pPr>
          </w:p>
          <w:p w14:paraId="70883B67" w14:textId="77777777" w:rsidR="005862DC" w:rsidRPr="00012206" w:rsidRDefault="005862DC" w:rsidP="0048522F">
            <w:pPr>
              <w:pStyle w:val="AnswerSpace"/>
              <w:ind w:left="0"/>
            </w:pPr>
            <w:r>
              <w:br/>
            </w:r>
          </w:p>
        </w:tc>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BD3E8" w14:textId="77777777" w:rsidR="005862DC" w:rsidRDefault="005862DC" w:rsidP="0048522F">
            <w:pPr>
              <w:pStyle w:val="AnswerSpace"/>
            </w:pPr>
          </w:p>
          <w:p w14:paraId="1EDD3DEE" w14:textId="77777777" w:rsidR="005862DC" w:rsidRPr="00012206" w:rsidRDefault="005862DC" w:rsidP="0048522F">
            <w:pPr>
              <w:pStyle w:val="AnswerSpace"/>
              <w:ind w:left="0"/>
            </w:pPr>
            <w:r>
              <w:br/>
            </w:r>
          </w:p>
        </w:tc>
      </w:tr>
      <w:tr w:rsidR="005862DC" w:rsidRPr="00582753" w14:paraId="5AED0F26" w14:textId="77777777" w:rsidTr="0048522F">
        <w:trPr>
          <w:trHeight w:val="432"/>
          <w:tblCellSpacing w:w="43" w:type="dxa"/>
        </w:trPr>
        <w:tc>
          <w:tcPr>
            <w:tcW w:w="5127" w:type="dxa"/>
          </w:tcPr>
          <w:p w14:paraId="3C1DECA2" w14:textId="65D47AE8" w:rsidR="005862DC" w:rsidRDefault="005862DC" w:rsidP="0048522F">
            <w:pPr>
              <w:pStyle w:val="QuestionLabel"/>
              <w:rPr>
                <w:rFonts w:eastAsiaTheme="minorHAnsi"/>
                <w:szCs w:val="23"/>
              </w:rPr>
            </w:pPr>
            <w:r>
              <w:rPr>
                <w:rFonts w:eastAsiaTheme="minorHAnsi"/>
                <w:szCs w:val="23"/>
              </w:rPr>
              <w:t xml:space="preserve">Landlord’s </w:t>
            </w:r>
            <w:r w:rsidR="008B0756">
              <w:rPr>
                <w:rFonts w:eastAsiaTheme="minorHAnsi"/>
                <w:szCs w:val="23"/>
              </w:rPr>
              <w:t>n</w:t>
            </w:r>
            <w:r>
              <w:rPr>
                <w:rFonts w:eastAsiaTheme="minorHAnsi"/>
                <w:szCs w:val="23"/>
              </w:rPr>
              <w:t xml:space="preserve">ame </w:t>
            </w:r>
            <w:r w:rsidRPr="00EC6C2D">
              <w:rPr>
                <w:rFonts w:eastAsiaTheme="minorHAnsi"/>
                <w:b w:val="0"/>
                <w:bCs w:val="0"/>
                <w:szCs w:val="23"/>
              </w:rPr>
              <w:t xml:space="preserve">(if </w:t>
            </w:r>
            <w:r w:rsidR="00FF31B6">
              <w:rPr>
                <w:rFonts w:eastAsiaTheme="minorHAnsi"/>
                <w:b w:val="0"/>
                <w:bCs w:val="0"/>
                <w:szCs w:val="23"/>
              </w:rPr>
              <w:t>you’re renting</w:t>
            </w:r>
            <w:r w:rsidRPr="00EC6C2D">
              <w:rPr>
                <w:rFonts w:eastAsiaTheme="minorHAnsi"/>
                <w:b w:val="0"/>
                <w:bCs w:val="0"/>
                <w:szCs w:val="23"/>
              </w:rPr>
              <w:t>):</w:t>
            </w:r>
          </w:p>
        </w:tc>
        <w:tc>
          <w:tcPr>
            <w:tcW w:w="5127" w:type="dxa"/>
          </w:tcPr>
          <w:p w14:paraId="630BE8C1" w14:textId="312EDA91" w:rsidR="005862DC" w:rsidRDefault="005862DC" w:rsidP="0048522F">
            <w:pPr>
              <w:pStyle w:val="QuestionLabel"/>
            </w:pPr>
            <w:r>
              <w:rPr>
                <w:rFonts w:eastAsiaTheme="minorHAnsi"/>
                <w:szCs w:val="23"/>
              </w:rPr>
              <w:t xml:space="preserve">Landlord’s </w:t>
            </w:r>
            <w:r w:rsidR="008B0756">
              <w:rPr>
                <w:rFonts w:eastAsiaTheme="minorHAnsi"/>
                <w:szCs w:val="23"/>
              </w:rPr>
              <w:t>p</w:t>
            </w:r>
            <w:r>
              <w:rPr>
                <w:rFonts w:eastAsiaTheme="minorHAnsi"/>
                <w:szCs w:val="23"/>
              </w:rPr>
              <w:t xml:space="preserve">hone </w:t>
            </w:r>
            <w:r w:rsidR="008B0756">
              <w:rPr>
                <w:rFonts w:eastAsiaTheme="minorHAnsi"/>
                <w:szCs w:val="23"/>
              </w:rPr>
              <w:t>n</w:t>
            </w:r>
            <w:r>
              <w:rPr>
                <w:rFonts w:eastAsiaTheme="minorHAnsi"/>
                <w:szCs w:val="23"/>
              </w:rPr>
              <w:t xml:space="preserve">umber </w:t>
            </w:r>
            <w:r w:rsidRPr="00EC6C2D">
              <w:rPr>
                <w:rFonts w:eastAsiaTheme="minorHAnsi"/>
                <w:b w:val="0"/>
                <w:bCs w:val="0"/>
                <w:szCs w:val="23"/>
              </w:rPr>
              <w:t xml:space="preserve">(if </w:t>
            </w:r>
            <w:r w:rsidR="00FF31B6">
              <w:rPr>
                <w:rFonts w:eastAsiaTheme="minorHAnsi"/>
                <w:b w:val="0"/>
                <w:bCs w:val="0"/>
                <w:szCs w:val="23"/>
              </w:rPr>
              <w:t>you’re renting</w:t>
            </w:r>
            <w:r w:rsidRPr="00EC6C2D">
              <w:rPr>
                <w:rFonts w:eastAsiaTheme="minorHAnsi"/>
                <w:b w:val="0"/>
                <w:bCs w:val="0"/>
                <w:szCs w:val="23"/>
              </w:rPr>
              <w:t>):</w:t>
            </w:r>
          </w:p>
        </w:tc>
      </w:tr>
      <w:tr w:rsidR="005862DC" w:rsidRPr="00582753" w14:paraId="7496249B" w14:textId="77777777" w:rsidTr="00884F49">
        <w:trPr>
          <w:trHeight w:val="432"/>
          <w:tblCellSpacing w:w="43" w:type="dxa"/>
        </w:trPr>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B193E" w14:textId="77777777" w:rsidR="005862DC" w:rsidRDefault="005862DC" w:rsidP="0048522F">
            <w:pPr>
              <w:pStyle w:val="AnswerSpace"/>
            </w:pPr>
          </w:p>
        </w:tc>
        <w:tc>
          <w:tcPr>
            <w:tcW w:w="5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B4" w14:textId="77777777" w:rsidR="005862DC" w:rsidRDefault="005862DC" w:rsidP="0048522F">
            <w:pPr>
              <w:pStyle w:val="AnswerSpace"/>
            </w:pPr>
          </w:p>
        </w:tc>
      </w:tr>
      <w:tr w:rsidR="00FF31B6" w:rsidRPr="008E2FC9" w14:paraId="5F7B409F" w14:textId="77777777" w:rsidTr="00BE4DEA">
        <w:trPr>
          <w:trHeight w:val="432"/>
          <w:tblCellSpacing w:w="43" w:type="dxa"/>
        </w:trPr>
        <w:tc>
          <w:tcPr>
            <w:tcW w:w="10340" w:type="dxa"/>
            <w:gridSpan w:val="2"/>
          </w:tcPr>
          <w:p w14:paraId="5F0BB713" w14:textId="2154FC81" w:rsidR="00FF31B6" w:rsidRDefault="00BE4DEA" w:rsidP="00BE4DEA">
            <w:pPr>
              <w:pStyle w:val="QuestionLabel"/>
            </w:pPr>
            <w:r w:rsidRPr="00012206">
              <w:t xml:space="preserve">List your new housing and utility expenses </w:t>
            </w:r>
            <w:r>
              <w:t xml:space="preserve">below </w:t>
            </w:r>
            <w:r w:rsidRPr="00BE4DEA">
              <w:rPr>
                <w:b w:val="0"/>
                <w:bCs w:val="0"/>
              </w:rPr>
              <w:t>(for example, rent, gas, electricity, water, or heating):</w:t>
            </w:r>
          </w:p>
        </w:tc>
      </w:tr>
      <w:tr w:rsidR="00BE4DEA" w:rsidRPr="008E2FC9" w14:paraId="0A299F51" w14:textId="77777777" w:rsidTr="00BE4DEA">
        <w:trPr>
          <w:trHeight w:val="2648"/>
          <w:tblCellSpacing w:w="43" w:type="dxa"/>
        </w:trPr>
        <w:tc>
          <w:tcPr>
            <w:tcW w:w="10340" w:type="dxa"/>
            <w:gridSpan w:val="2"/>
          </w:tcPr>
          <w:tbl>
            <w:tblPr>
              <w:tblStyle w:val="TableGrid"/>
              <w:tblW w:w="10326" w:type="dxa"/>
              <w:tblLook w:val="04A0" w:firstRow="1" w:lastRow="0" w:firstColumn="1" w:lastColumn="0" w:noHBand="0" w:noVBand="1"/>
            </w:tblPr>
            <w:tblGrid>
              <w:gridCol w:w="3266"/>
              <w:gridCol w:w="3008"/>
              <w:gridCol w:w="2108"/>
              <w:gridCol w:w="1944"/>
            </w:tblGrid>
            <w:tr w:rsidR="00BE4DEA" w:rsidRPr="00722759" w14:paraId="6892F9D3" w14:textId="77777777" w:rsidTr="00884F49">
              <w:trPr>
                <w:trHeight w:val="518"/>
              </w:trPr>
              <w:tc>
                <w:tcPr>
                  <w:tcW w:w="3266" w:type="dxa"/>
                  <w:tcBorders>
                    <w:top w:val="nil"/>
                    <w:left w:val="nil"/>
                    <w:bottom w:val="nil"/>
                    <w:right w:val="nil"/>
                  </w:tcBorders>
                  <w:shd w:val="clear" w:color="auto" w:fill="F2F2F2" w:themeFill="background1" w:themeFillShade="F2"/>
                </w:tcPr>
                <w:p w14:paraId="71048666" w14:textId="77777777" w:rsidR="00BE4DEA" w:rsidRPr="00722759" w:rsidRDefault="00BE4DEA" w:rsidP="00BE4DEA">
                  <w:pPr>
                    <w:pStyle w:val="QuestionLabel"/>
                  </w:pPr>
                  <w:r>
                    <w:t>Expense type</w:t>
                  </w:r>
                  <w:r w:rsidRPr="00722759">
                    <w:t xml:space="preserve">                  </w:t>
                  </w:r>
                </w:p>
              </w:tc>
              <w:tc>
                <w:tcPr>
                  <w:tcW w:w="3008" w:type="dxa"/>
                  <w:tcBorders>
                    <w:top w:val="nil"/>
                    <w:left w:val="nil"/>
                    <w:bottom w:val="nil"/>
                    <w:right w:val="nil"/>
                  </w:tcBorders>
                  <w:shd w:val="clear" w:color="auto" w:fill="F2F2F2" w:themeFill="background1" w:themeFillShade="F2"/>
                </w:tcPr>
                <w:p w14:paraId="55A4FAED" w14:textId="77777777" w:rsidR="00BE4DEA" w:rsidRPr="00722759" w:rsidRDefault="00BE4DEA" w:rsidP="00BE4DEA">
                  <w:pPr>
                    <w:pStyle w:val="QuestionLabel"/>
                  </w:pPr>
                  <w:r>
                    <w:t>Who pays for it?</w:t>
                  </w:r>
                </w:p>
              </w:tc>
              <w:tc>
                <w:tcPr>
                  <w:tcW w:w="2108" w:type="dxa"/>
                  <w:tcBorders>
                    <w:top w:val="nil"/>
                    <w:left w:val="nil"/>
                    <w:bottom w:val="nil"/>
                    <w:right w:val="nil"/>
                  </w:tcBorders>
                  <w:shd w:val="clear" w:color="auto" w:fill="F2F2F2" w:themeFill="background1" w:themeFillShade="F2"/>
                </w:tcPr>
                <w:p w14:paraId="353B4A50" w14:textId="77777777" w:rsidR="00BE4DEA" w:rsidRPr="0048627F" w:rsidRDefault="00BE4DEA" w:rsidP="00BE4DEA">
                  <w:pPr>
                    <w:pStyle w:val="QuestionLabel"/>
                  </w:pPr>
                  <w:r w:rsidRPr="0048627F">
                    <w:t xml:space="preserve">How much? </w:t>
                  </w:r>
                </w:p>
              </w:tc>
              <w:tc>
                <w:tcPr>
                  <w:tcW w:w="1944" w:type="dxa"/>
                  <w:tcBorders>
                    <w:top w:val="nil"/>
                    <w:left w:val="nil"/>
                    <w:bottom w:val="nil"/>
                    <w:right w:val="nil"/>
                  </w:tcBorders>
                  <w:shd w:val="clear" w:color="auto" w:fill="F2F2F2"/>
                </w:tcPr>
                <w:p w14:paraId="3E9EAE56" w14:textId="77777777" w:rsidR="00BE4DEA" w:rsidRPr="00722759" w:rsidRDefault="00BE4DEA" w:rsidP="00BE4DEA">
                  <w:pPr>
                    <w:pStyle w:val="QuestionLabel"/>
                  </w:pPr>
                  <w:r>
                    <w:t>How often?</w:t>
                  </w:r>
                </w:p>
              </w:tc>
            </w:tr>
            <w:tr w:rsidR="00BE4DEA" w:rsidRPr="00722759" w14:paraId="1923F107" w14:textId="77777777" w:rsidTr="00884F49">
              <w:trPr>
                <w:trHeight w:val="540"/>
              </w:trPr>
              <w:tc>
                <w:tcPr>
                  <w:tcW w:w="3266" w:type="dxa"/>
                  <w:tcBorders>
                    <w:top w:val="nil"/>
                    <w:left w:val="nil"/>
                    <w:bottom w:val="single" w:sz="4" w:space="0" w:color="000000" w:themeColor="text1"/>
                    <w:right w:val="single" w:sz="4" w:space="0" w:color="000000" w:themeColor="text1"/>
                  </w:tcBorders>
                </w:tcPr>
                <w:p w14:paraId="6986F2A9" w14:textId="77777777" w:rsidR="00BE4DEA" w:rsidRPr="00B25E2D" w:rsidRDefault="00BE4DEA" w:rsidP="00BE4DEA">
                  <w:pPr>
                    <w:pStyle w:val="AnswerSpace"/>
                  </w:pPr>
                </w:p>
              </w:tc>
              <w:tc>
                <w:tcPr>
                  <w:tcW w:w="3008" w:type="dxa"/>
                  <w:tcBorders>
                    <w:top w:val="nil"/>
                    <w:left w:val="single" w:sz="4" w:space="0" w:color="000000" w:themeColor="text1"/>
                    <w:bottom w:val="single" w:sz="4" w:space="0" w:color="000000" w:themeColor="text1"/>
                    <w:right w:val="single" w:sz="4" w:space="0" w:color="000000" w:themeColor="text1"/>
                  </w:tcBorders>
                </w:tcPr>
                <w:p w14:paraId="79182385" w14:textId="77777777" w:rsidR="00BE4DEA" w:rsidRPr="00B25E2D" w:rsidRDefault="00BE4DEA" w:rsidP="00BE4DEA">
                  <w:pPr>
                    <w:pStyle w:val="AnswerSpace"/>
                  </w:pPr>
                </w:p>
              </w:tc>
              <w:tc>
                <w:tcPr>
                  <w:tcW w:w="2108" w:type="dxa"/>
                  <w:tcBorders>
                    <w:top w:val="nil"/>
                    <w:left w:val="single" w:sz="4" w:space="0" w:color="000000" w:themeColor="text1"/>
                    <w:bottom w:val="single" w:sz="4" w:space="0" w:color="000000" w:themeColor="text1"/>
                    <w:right w:val="single" w:sz="4" w:space="0" w:color="000000" w:themeColor="text1"/>
                  </w:tcBorders>
                  <w:vAlign w:val="center"/>
                </w:tcPr>
                <w:p w14:paraId="2E179543" w14:textId="77777777" w:rsidR="00BE4DEA" w:rsidRPr="00B25E2D" w:rsidRDefault="00BE4DEA" w:rsidP="00884F49">
                  <w:pPr>
                    <w:pStyle w:val="AnswerSpace"/>
                  </w:pPr>
                  <w:r w:rsidRPr="00B25E2D">
                    <w:t xml:space="preserve">$ </w:t>
                  </w:r>
                </w:p>
              </w:tc>
              <w:tc>
                <w:tcPr>
                  <w:tcW w:w="1944" w:type="dxa"/>
                  <w:tcBorders>
                    <w:top w:val="nil"/>
                    <w:left w:val="single" w:sz="4" w:space="0" w:color="000000" w:themeColor="text1"/>
                    <w:bottom w:val="single" w:sz="4" w:space="0" w:color="000000" w:themeColor="text1"/>
                    <w:right w:val="nil"/>
                  </w:tcBorders>
                </w:tcPr>
                <w:p w14:paraId="59C5ED0D" w14:textId="77777777" w:rsidR="00BE4DEA" w:rsidRPr="00B25E2D" w:rsidRDefault="00BE4DEA" w:rsidP="00BE4DEA">
                  <w:pPr>
                    <w:pStyle w:val="AnswerSpace"/>
                  </w:pPr>
                </w:p>
              </w:tc>
            </w:tr>
            <w:tr w:rsidR="00BE4DEA" w:rsidRPr="00722759" w14:paraId="5D2B3800" w14:textId="77777777" w:rsidTr="00884F49">
              <w:trPr>
                <w:trHeight w:val="620"/>
              </w:trPr>
              <w:tc>
                <w:tcPr>
                  <w:tcW w:w="3266" w:type="dxa"/>
                  <w:tcBorders>
                    <w:top w:val="single" w:sz="4" w:space="0" w:color="000000" w:themeColor="text1"/>
                    <w:left w:val="nil"/>
                    <w:bottom w:val="single" w:sz="4" w:space="0" w:color="000000" w:themeColor="text1"/>
                    <w:right w:val="single" w:sz="4" w:space="0" w:color="000000" w:themeColor="text1"/>
                  </w:tcBorders>
                </w:tcPr>
                <w:p w14:paraId="12E26333"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46436"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5266F"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082060B8" w14:textId="77777777" w:rsidR="00BE4DEA" w:rsidRPr="00B25E2D" w:rsidRDefault="00BE4DEA" w:rsidP="00BE4DEA">
                  <w:pPr>
                    <w:pStyle w:val="AnswerSpace"/>
                  </w:pPr>
                </w:p>
              </w:tc>
            </w:tr>
            <w:tr w:rsidR="00BE4DEA" w:rsidRPr="00722759" w14:paraId="6A7454D6" w14:textId="77777777" w:rsidTr="00884F49">
              <w:trPr>
                <w:trHeight w:val="620"/>
              </w:trPr>
              <w:tc>
                <w:tcPr>
                  <w:tcW w:w="3266" w:type="dxa"/>
                  <w:tcBorders>
                    <w:top w:val="single" w:sz="4" w:space="0" w:color="000000" w:themeColor="text1"/>
                    <w:left w:val="nil"/>
                    <w:bottom w:val="single" w:sz="4" w:space="0" w:color="000000" w:themeColor="text1"/>
                    <w:right w:val="single" w:sz="4" w:space="0" w:color="000000" w:themeColor="text1"/>
                  </w:tcBorders>
                </w:tcPr>
                <w:p w14:paraId="5E104AF0"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CB74"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4FB0E"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4C8020BA" w14:textId="77777777" w:rsidR="00BE4DEA" w:rsidRPr="00B25E2D" w:rsidRDefault="00BE4DEA" w:rsidP="00BE4DEA">
                  <w:pPr>
                    <w:pStyle w:val="AnswerSpace"/>
                  </w:pPr>
                </w:p>
              </w:tc>
            </w:tr>
            <w:tr w:rsidR="00BE4DEA" w:rsidRPr="00722759" w14:paraId="0ABBE5EC" w14:textId="77777777" w:rsidTr="00884F49">
              <w:trPr>
                <w:trHeight w:val="629"/>
              </w:trPr>
              <w:tc>
                <w:tcPr>
                  <w:tcW w:w="3266" w:type="dxa"/>
                  <w:tcBorders>
                    <w:top w:val="single" w:sz="4" w:space="0" w:color="000000" w:themeColor="text1"/>
                    <w:left w:val="nil"/>
                    <w:bottom w:val="single" w:sz="4" w:space="0" w:color="000000" w:themeColor="text1"/>
                    <w:right w:val="single" w:sz="4" w:space="0" w:color="000000" w:themeColor="text1"/>
                  </w:tcBorders>
                </w:tcPr>
                <w:p w14:paraId="0BE78AB5" w14:textId="77777777" w:rsidR="00BE4DEA" w:rsidRPr="00B25E2D" w:rsidRDefault="00BE4DEA" w:rsidP="00BE4DEA">
                  <w:pPr>
                    <w:pStyle w:val="AnswerSpace"/>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109FC" w14:textId="77777777" w:rsidR="00BE4DEA" w:rsidRPr="00B25E2D" w:rsidRDefault="00BE4DEA" w:rsidP="00BE4DEA">
                  <w:pPr>
                    <w:pStyle w:val="AnswerSpace"/>
                  </w:pP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8E649" w14:textId="77777777" w:rsidR="00BE4DEA" w:rsidRPr="00B25E2D" w:rsidRDefault="00BE4DEA" w:rsidP="00884F49">
                  <w:pPr>
                    <w:pStyle w:val="AnswerSpace"/>
                  </w:pPr>
                  <w:r w:rsidRPr="00B25E2D">
                    <w:t>$</w:t>
                  </w:r>
                </w:p>
              </w:tc>
              <w:tc>
                <w:tcPr>
                  <w:tcW w:w="1944" w:type="dxa"/>
                  <w:tcBorders>
                    <w:top w:val="single" w:sz="4" w:space="0" w:color="000000" w:themeColor="text1"/>
                    <w:left w:val="single" w:sz="4" w:space="0" w:color="000000" w:themeColor="text1"/>
                    <w:bottom w:val="single" w:sz="4" w:space="0" w:color="000000" w:themeColor="text1"/>
                    <w:right w:val="nil"/>
                  </w:tcBorders>
                </w:tcPr>
                <w:p w14:paraId="7E973AE9" w14:textId="77777777" w:rsidR="00BE4DEA" w:rsidRPr="00B25E2D" w:rsidRDefault="00BE4DEA" w:rsidP="00BE4DEA">
                  <w:pPr>
                    <w:pStyle w:val="AnswerSpace"/>
                  </w:pPr>
                </w:p>
              </w:tc>
            </w:tr>
          </w:tbl>
          <w:p w14:paraId="634932AA" w14:textId="77777777" w:rsidR="00BE4DEA" w:rsidRPr="00012206" w:rsidRDefault="00BE4DEA" w:rsidP="00BE4DEA">
            <w:pPr>
              <w:pStyle w:val="QuestionLabel"/>
            </w:pPr>
          </w:p>
        </w:tc>
      </w:tr>
    </w:tbl>
    <w:p w14:paraId="1B93FB73" w14:textId="77777777" w:rsidR="00FE650D" w:rsidRDefault="00FE650D" w:rsidP="00E269DD">
      <w:pPr>
        <w:pStyle w:val="SmallSpacer"/>
      </w:pPr>
    </w:p>
    <w:p w14:paraId="1D80C913" w14:textId="425D69B1" w:rsidR="00F7490B" w:rsidRDefault="00F7490B" w:rsidP="00495FAC">
      <w:pPr>
        <w:pStyle w:val="SectionSpacer"/>
      </w:pPr>
    </w:p>
    <w:p w14:paraId="03D2A054" w14:textId="6BFC7F41" w:rsidR="000F75E4" w:rsidRPr="00290AB4" w:rsidRDefault="00F7490B" w:rsidP="00290AB4">
      <w:pPr>
        <w:spacing w:before="0" w:after="160"/>
        <w:rPr>
          <w:rFonts w:eastAsiaTheme="majorEastAsia"/>
          <w:sz w:val="16"/>
          <w:szCs w:val="16"/>
        </w:rPr>
      </w:pPr>
      <w: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09FEEA07" w14:textId="77777777" w:rsidTr="0048522F">
        <w:trPr>
          <w:cantSplit/>
          <w:trHeight w:val="20"/>
        </w:trPr>
        <w:tc>
          <w:tcPr>
            <w:tcW w:w="10589" w:type="dxa"/>
            <w:shd w:val="clear" w:color="auto" w:fill="E7E6E6" w:themeFill="background2"/>
          </w:tcPr>
          <w:p w14:paraId="4CEF0E28" w14:textId="01859DEF" w:rsidR="005862DC" w:rsidRPr="00894423" w:rsidRDefault="005862DC" w:rsidP="0048522F">
            <w:pPr>
              <w:pStyle w:val="Heading1"/>
            </w:pPr>
            <w:r>
              <w:lastRenderedPageBreak/>
              <w:t xml:space="preserve">Section </w:t>
            </w:r>
            <w:r w:rsidR="00A378FF">
              <w:t>B</w:t>
            </w:r>
            <w:r>
              <w:t>: Household Members</w:t>
            </w:r>
          </w:p>
        </w:tc>
      </w:tr>
      <w:tr w:rsidR="005862DC" w:rsidRPr="00D22754" w14:paraId="11D33E62" w14:textId="77777777" w:rsidTr="0048522F">
        <w:trPr>
          <w:cantSplit/>
          <w:trHeight w:val="20"/>
        </w:trPr>
        <w:tc>
          <w:tcPr>
            <w:tcW w:w="10589" w:type="dxa"/>
          </w:tcPr>
          <w:p w14:paraId="3E4C57DB" w14:textId="79EB0763" w:rsidR="005862DC" w:rsidRPr="00912DC3" w:rsidRDefault="005862DC" w:rsidP="00CE5498">
            <w:pPr>
              <w:pStyle w:val="BulletFormList"/>
              <w:numPr>
                <w:ilvl w:val="0"/>
                <w:numId w:val="0"/>
              </w:numPr>
              <w:ind w:left="90"/>
            </w:pPr>
            <w:r w:rsidRPr="00EC6C2D">
              <w:rPr>
                <w:rFonts w:cs="Calibri"/>
                <w:color w:val="000000"/>
              </w:rPr>
              <w:t xml:space="preserve">Fill out the information below about any household member changes. </w:t>
            </w:r>
            <w:r w:rsidRPr="00EC6C2D">
              <w:rPr>
                <w:b/>
              </w:rPr>
              <w:t>Please attach proof</w:t>
            </w:r>
            <w:r w:rsidRPr="00EC6C2D">
              <w:t xml:space="preserve"> of any changes you report.</w:t>
            </w:r>
          </w:p>
        </w:tc>
      </w:tr>
      <w:tr w:rsidR="005862DC" w:rsidRPr="00D22754" w14:paraId="04B801D5" w14:textId="77777777" w:rsidTr="0048522F">
        <w:trPr>
          <w:cantSplit/>
          <w:trHeight w:val="20"/>
        </w:trPr>
        <w:tc>
          <w:tcPr>
            <w:tcW w:w="10589" w:type="dxa"/>
          </w:tcPr>
          <w:tbl>
            <w:tblPr>
              <w:tblStyle w:val="TableGrid"/>
              <w:tblW w:w="10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2790"/>
              <w:gridCol w:w="2092"/>
              <w:gridCol w:w="2016"/>
            </w:tblGrid>
            <w:tr w:rsidR="005862DC" w:rsidRPr="00722759" w14:paraId="023D1273" w14:textId="77777777" w:rsidTr="00884F49">
              <w:trPr>
                <w:trHeight w:val="720"/>
              </w:trPr>
              <w:tc>
                <w:tcPr>
                  <w:tcW w:w="3583" w:type="dxa"/>
                  <w:shd w:val="clear" w:color="auto" w:fill="F2F2F2" w:themeFill="background1" w:themeFillShade="F2"/>
                </w:tcPr>
                <w:p w14:paraId="700CF690" w14:textId="77777777" w:rsidR="005862DC" w:rsidRPr="0048627F" w:rsidRDefault="005862DC" w:rsidP="0048522F">
                  <w:pPr>
                    <w:pStyle w:val="QuestionLabel"/>
                  </w:pPr>
                  <w:r>
                    <w:t>Name of person</w:t>
                  </w:r>
                </w:p>
              </w:tc>
              <w:tc>
                <w:tcPr>
                  <w:tcW w:w="2790" w:type="dxa"/>
                  <w:shd w:val="clear" w:color="auto" w:fill="F2F2F2" w:themeFill="background1" w:themeFillShade="F2"/>
                </w:tcPr>
                <w:p w14:paraId="3C5BDEA9" w14:textId="77777777" w:rsidR="005862DC" w:rsidRPr="0048627F" w:rsidRDefault="005862DC" w:rsidP="0048522F">
                  <w:pPr>
                    <w:pStyle w:val="QuestionLabel"/>
                  </w:pPr>
                  <w:r w:rsidRPr="0048627F">
                    <w:t>Relationship to you</w:t>
                  </w:r>
                </w:p>
              </w:tc>
              <w:tc>
                <w:tcPr>
                  <w:tcW w:w="2092" w:type="dxa"/>
                  <w:shd w:val="clear" w:color="auto" w:fill="F2F2F2" w:themeFill="background1" w:themeFillShade="F2"/>
                </w:tcPr>
                <w:p w14:paraId="2B79C5E6" w14:textId="77777777" w:rsidR="005862DC" w:rsidRPr="0048627F" w:rsidRDefault="005862DC" w:rsidP="0048522F">
                  <w:pPr>
                    <w:pStyle w:val="QuestionLabel"/>
                  </w:pPr>
                  <w:commentRangeStart w:id="11"/>
                  <w:r>
                    <w:t>Remove or add to your household?</w:t>
                  </w:r>
                  <w:commentRangeEnd w:id="11"/>
                  <w:r w:rsidR="00D84737" w:rsidRPr="0048627F">
                    <w:rPr>
                      <w:rStyle w:val="CommentReference"/>
                      <w:sz w:val="24"/>
                      <w:szCs w:val="24"/>
                    </w:rPr>
                    <w:commentReference w:id="11"/>
                  </w:r>
                </w:p>
              </w:tc>
              <w:tc>
                <w:tcPr>
                  <w:tcW w:w="2016" w:type="dxa"/>
                  <w:tcBorders>
                    <w:left w:val="nil"/>
                  </w:tcBorders>
                  <w:shd w:val="clear" w:color="auto" w:fill="F2F2F2" w:themeFill="background1" w:themeFillShade="F2"/>
                </w:tcPr>
                <w:p w14:paraId="79A9CD7C" w14:textId="77777777" w:rsidR="005862DC" w:rsidRPr="0048627F" w:rsidRDefault="005862DC" w:rsidP="0048522F">
                  <w:pPr>
                    <w:pStyle w:val="QuestionLabel"/>
                  </w:pPr>
                  <w:r>
                    <w:t>Date of change</w:t>
                  </w:r>
                </w:p>
              </w:tc>
            </w:tr>
            <w:tr w:rsidR="005862DC" w:rsidRPr="00722759" w14:paraId="0CC5961A" w14:textId="77777777" w:rsidTr="00884F49">
              <w:trPr>
                <w:trHeight w:val="639"/>
              </w:trPr>
              <w:tc>
                <w:tcPr>
                  <w:tcW w:w="3583" w:type="dxa"/>
                  <w:tcBorders>
                    <w:bottom w:val="single" w:sz="4" w:space="0" w:color="000000" w:themeColor="text1"/>
                    <w:right w:val="single" w:sz="4" w:space="0" w:color="000000" w:themeColor="text1"/>
                  </w:tcBorders>
                </w:tcPr>
                <w:p w14:paraId="7BF977C0" w14:textId="77777777" w:rsidR="005862DC" w:rsidRPr="004F1605" w:rsidRDefault="005862DC" w:rsidP="0048522F">
                  <w:pPr>
                    <w:pStyle w:val="AnswerSpace"/>
                  </w:pPr>
                </w:p>
              </w:tc>
              <w:tc>
                <w:tcPr>
                  <w:tcW w:w="2790" w:type="dxa"/>
                  <w:tcBorders>
                    <w:left w:val="single" w:sz="4" w:space="0" w:color="000000" w:themeColor="text1"/>
                    <w:bottom w:val="single" w:sz="4" w:space="0" w:color="000000" w:themeColor="text1"/>
                    <w:right w:val="single" w:sz="4" w:space="0" w:color="000000" w:themeColor="text1"/>
                  </w:tcBorders>
                </w:tcPr>
                <w:p w14:paraId="2C7406E0" w14:textId="77777777" w:rsidR="005862DC" w:rsidRPr="004F1605" w:rsidRDefault="005862DC" w:rsidP="0048522F">
                  <w:pPr>
                    <w:pStyle w:val="AnswerSpace"/>
                  </w:pPr>
                </w:p>
              </w:tc>
              <w:tc>
                <w:tcPr>
                  <w:tcW w:w="2092" w:type="dxa"/>
                  <w:tcBorders>
                    <w:left w:val="single" w:sz="4" w:space="0" w:color="000000" w:themeColor="text1"/>
                    <w:bottom w:val="single" w:sz="4" w:space="0" w:color="000000" w:themeColor="text1"/>
                    <w:right w:val="single" w:sz="4" w:space="0" w:color="000000" w:themeColor="text1"/>
                  </w:tcBorders>
                </w:tcPr>
                <w:p w14:paraId="7A388F05" w14:textId="77777777" w:rsidR="005862DC" w:rsidRDefault="005862DC" w:rsidP="005862DC">
                  <w:pPr>
                    <w:pStyle w:val="RadioButton"/>
                    <w:spacing w:before="0" w:after="0"/>
                  </w:pPr>
                  <w:r>
                    <w:t>Remove</w:t>
                  </w:r>
                </w:p>
                <w:p w14:paraId="66D3B63D" w14:textId="77777777" w:rsidR="005862DC" w:rsidRPr="00512E7F" w:rsidRDefault="005862DC" w:rsidP="005862DC">
                  <w:pPr>
                    <w:pStyle w:val="RadioButton"/>
                    <w:spacing w:before="0" w:after="0"/>
                  </w:pPr>
                  <w:r>
                    <w:t>Add</w:t>
                  </w:r>
                </w:p>
              </w:tc>
              <w:tc>
                <w:tcPr>
                  <w:tcW w:w="2016" w:type="dxa"/>
                  <w:tcBorders>
                    <w:left w:val="single" w:sz="4" w:space="0" w:color="000000" w:themeColor="text1"/>
                    <w:bottom w:val="single" w:sz="4" w:space="0" w:color="000000" w:themeColor="text1"/>
                  </w:tcBorders>
                </w:tcPr>
                <w:p w14:paraId="630332ED" w14:textId="77777777" w:rsidR="005862DC" w:rsidRDefault="005862DC" w:rsidP="0048522F">
                  <w:pPr>
                    <w:pStyle w:val="AnswerSpace"/>
                  </w:pPr>
                </w:p>
              </w:tc>
            </w:tr>
            <w:tr w:rsidR="005862DC" w:rsidRPr="00722759" w14:paraId="27922BE1" w14:textId="77777777" w:rsidTr="00884F49">
              <w:trPr>
                <w:trHeight w:val="620"/>
              </w:trPr>
              <w:tc>
                <w:tcPr>
                  <w:tcW w:w="3583" w:type="dxa"/>
                  <w:tcBorders>
                    <w:top w:val="single" w:sz="4" w:space="0" w:color="000000" w:themeColor="text1"/>
                    <w:bottom w:val="single" w:sz="4" w:space="0" w:color="000000" w:themeColor="text1"/>
                    <w:right w:val="single" w:sz="4" w:space="0" w:color="000000" w:themeColor="text1"/>
                  </w:tcBorders>
                </w:tcPr>
                <w:p w14:paraId="131C1B6B" w14:textId="77777777" w:rsidR="005862DC" w:rsidRPr="004F1605" w:rsidRDefault="005862DC"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4A5A6" w14:textId="77777777" w:rsidR="005862DC" w:rsidRPr="004F1605" w:rsidRDefault="005862DC"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3999D" w14:textId="77777777" w:rsidR="005862DC" w:rsidRDefault="005862DC" w:rsidP="005862DC">
                  <w:pPr>
                    <w:pStyle w:val="RadioButton"/>
                    <w:spacing w:before="0" w:after="0"/>
                  </w:pPr>
                  <w:r>
                    <w:t>Remove</w:t>
                  </w:r>
                </w:p>
                <w:p w14:paraId="6208DA60" w14:textId="77777777" w:rsidR="005862DC" w:rsidRDefault="005862DC" w:rsidP="005862DC">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08AE7383" w14:textId="77777777" w:rsidR="005862DC" w:rsidRDefault="005862DC" w:rsidP="0048522F">
                  <w:pPr>
                    <w:pStyle w:val="AnswerSpace"/>
                  </w:pPr>
                </w:p>
              </w:tc>
            </w:tr>
            <w:tr w:rsidR="005862DC" w:rsidRPr="00722759" w14:paraId="411B6063" w14:textId="77777777" w:rsidTr="00884F49">
              <w:trPr>
                <w:trHeight w:val="683"/>
              </w:trPr>
              <w:tc>
                <w:tcPr>
                  <w:tcW w:w="3583" w:type="dxa"/>
                  <w:tcBorders>
                    <w:top w:val="single" w:sz="4" w:space="0" w:color="000000" w:themeColor="text1"/>
                    <w:bottom w:val="single" w:sz="4" w:space="0" w:color="000000" w:themeColor="text1"/>
                    <w:right w:val="single" w:sz="4" w:space="0" w:color="000000" w:themeColor="text1"/>
                  </w:tcBorders>
                </w:tcPr>
                <w:p w14:paraId="2DAA0E90" w14:textId="77777777" w:rsidR="005862DC" w:rsidRPr="004F1605" w:rsidRDefault="005862DC"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D6A26" w14:textId="77777777" w:rsidR="005862DC" w:rsidRPr="004F1605" w:rsidRDefault="005862DC"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2AB7" w14:textId="77777777" w:rsidR="005862DC" w:rsidRDefault="005862DC" w:rsidP="005862DC">
                  <w:pPr>
                    <w:pStyle w:val="RadioButton"/>
                    <w:spacing w:before="0" w:after="0"/>
                  </w:pPr>
                  <w:r>
                    <w:t>Remove</w:t>
                  </w:r>
                </w:p>
                <w:p w14:paraId="51199282" w14:textId="77777777" w:rsidR="005862DC" w:rsidRDefault="005862DC" w:rsidP="005862DC">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5D1671DF" w14:textId="77777777" w:rsidR="005862DC" w:rsidRDefault="005862DC" w:rsidP="0048522F">
                  <w:pPr>
                    <w:pStyle w:val="AnswerSpace"/>
                  </w:pPr>
                </w:p>
              </w:tc>
            </w:tr>
            <w:tr w:rsidR="0038062A" w:rsidRPr="00722759" w14:paraId="21A8516C" w14:textId="77777777" w:rsidTr="00884F49">
              <w:trPr>
                <w:trHeight w:val="620"/>
              </w:trPr>
              <w:tc>
                <w:tcPr>
                  <w:tcW w:w="3583" w:type="dxa"/>
                  <w:tcBorders>
                    <w:top w:val="single" w:sz="4" w:space="0" w:color="000000" w:themeColor="text1"/>
                    <w:bottom w:val="single" w:sz="4" w:space="0" w:color="000000" w:themeColor="text1"/>
                    <w:right w:val="single" w:sz="4" w:space="0" w:color="000000" w:themeColor="text1"/>
                  </w:tcBorders>
                </w:tcPr>
                <w:p w14:paraId="10A486FD" w14:textId="77777777" w:rsidR="0038062A" w:rsidRPr="004F1605" w:rsidRDefault="0038062A" w:rsidP="0048522F">
                  <w:pPr>
                    <w:pStyle w:val="AnswerSpace"/>
                  </w:pP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B531B" w14:textId="77777777" w:rsidR="0038062A" w:rsidRPr="004F1605" w:rsidRDefault="0038062A" w:rsidP="0048522F">
                  <w:pPr>
                    <w:pStyle w:val="AnswerSpace"/>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3AADB" w14:textId="77777777" w:rsidR="0038062A" w:rsidRDefault="0038062A" w:rsidP="0038062A">
                  <w:pPr>
                    <w:pStyle w:val="RadioButton"/>
                    <w:spacing w:before="0" w:after="0"/>
                  </w:pPr>
                  <w:r>
                    <w:t>Remove</w:t>
                  </w:r>
                </w:p>
                <w:p w14:paraId="030FF952" w14:textId="443E7125" w:rsidR="0038062A" w:rsidRDefault="0038062A" w:rsidP="0038062A">
                  <w:pPr>
                    <w:pStyle w:val="RadioButton"/>
                    <w:spacing w:before="0" w:after="0"/>
                  </w:pPr>
                  <w:r>
                    <w:t>Add</w:t>
                  </w:r>
                </w:p>
              </w:tc>
              <w:tc>
                <w:tcPr>
                  <w:tcW w:w="2016" w:type="dxa"/>
                  <w:tcBorders>
                    <w:top w:val="single" w:sz="4" w:space="0" w:color="000000" w:themeColor="text1"/>
                    <w:left w:val="single" w:sz="4" w:space="0" w:color="000000" w:themeColor="text1"/>
                    <w:bottom w:val="single" w:sz="4" w:space="0" w:color="000000" w:themeColor="text1"/>
                  </w:tcBorders>
                </w:tcPr>
                <w:p w14:paraId="16DC6F58" w14:textId="77777777" w:rsidR="0038062A" w:rsidRDefault="0038062A" w:rsidP="0048522F">
                  <w:pPr>
                    <w:pStyle w:val="AnswerSpace"/>
                  </w:pPr>
                </w:p>
              </w:tc>
            </w:tr>
          </w:tbl>
          <w:p w14:paraId="524D90C7" w14:textId="77777777" w:rsidR="005862DC" w:rsidRDefault="005862DC" w:rsidP="0048522F"/>
        </w:tc>
      </w:tr>
    </w:tbl>
    <w:p w14:paraId="7169078A" w14:textId="77777777" w:rsidR="000F75E4" w:rsidRDefault="000F75E4"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894423" w14:paraId="26465DBD" w14:textId="77777777" w:rsidTr="0048522F">
        <w:trPr>
          <w:trHeight w:val="20"/>
        </w:trPr>
        <w:tc>
          <w:tcPr>
            <w:tcW w:w="10589" w:type="dxa"/>
            <w:shd w:val="clear" w:color="auto" w:fill="E7E6E6" w:themeFill="background2"/>
          </w:tcPr>
          <w:p w14:paraId="0B6113EF" w14:textId="27332AE4" w:rsidR="005862DC" w:rsidRPr="00894423" w:rsidRDefault="005862DC" w:rsidP="0048522F">
            <w:pPr>
              <w:pStyle w:val="Heading1"/>
            </w:pPr>
            <w:r>
              <w:t xml:space="preserve">Section </w:t>
            </w:r>
            <w:r w:rsidR="00A378FF">
              <w:t>C</w:t>
            </w:r>
            <w:r>
              <w:t>: Income Sources</w:t>
            </w:r>
          </w:p>
        </w:tc>
      </w:tr>
      <w:tr w:rsidR="005862DC" w:rsidRPr="00912DC3" w14:paraId="4E656918" w14:textId="77777777" w:rsidTr="0048522F">
        <w:trPr>
          <w:trHeight w:val="20"/>
        </w:trPr>
        <w:tc>
          <w:tcPr>
            <w:tcW w:w="10589" w:type="dxa"/>
          </w:tcPr>
          <w:p w14:paraId="4D659DD9" w14:textId="1FD087A6" w:rsidR="005862DC" w:rsidRPr="002F04E5" w:rsidRDefault="005862DC" w:rsidP="002F04E5">
            <w:pPr>
              <w:rPr>
                <w:rFonts w:cs="Calibri"/>
                <w:color w:val="000000"/>
              </w:rPr>
            </w:pPr>
            <w:r>
              <w:rPr>
                <w:rFonts w:cs="Calibri"/>
                <w:color w:val="000000"/>
              </w:rPr>
              <w:t xml:space="preserve">Fill out the information below for any </w:t>
            </w:r>
            <w:r>
              <w:rPr>
                <w:rFonts w:cs="Calibri"/>
                <w:b/>
                <w:bCs/>
                <w:color w:val="000000"/>
              </w:rPr>
              <w:t>new</w:t>
            </w:r>
            <w:r>
              <w:rPr>
                <w:rFonts w:cs="Calibri"/>
                <w:color w:val="000000"/>
              </w:rPr>
              <w:t xml:space="preserve"> sources of income or sources of income that have </w:t>
            </w:r>
            <w:r>
              <w:rPr>
                <w:rFonts w:cs="Calibri"/>
                <w:b/>
                <w:bCs/>
                <w:color w:val="000000"/>
              </w:rPr>
              <w:t>stopped</w:t>
            </w:r>
            <w:r>
              <w:rPr>
                <w:rFonts w:cs="Calibri"/>
                <w:color w:val="000000"/>
              </w:rPr>
              <w:t xml:space="preserve">. </w:t>
            </w:r>
            <w:commentRangeStart w:id="12"/>
            <w:r>
              <w:rPr>
                <w:rFonts w:cs="Calibri"/>
                <w:color w:val="000000"/>
              </w:rPr>
              <w:t xml:space="preserve">A source of income is where your money comes from, like a job, benefits program, or another regular payment. </w:t>
            </w:r>
            <w:commentRangeEnd w:id="12"/>
            <w:r w:rsidR="00D84737">
              <w:rPr>
                <w:rStyle w:val="CommentReference"/>
                <w:rFonts w:cs="Calibri"/>
                <w:b/>
                <w:bCs/>
                <w:color w:val="000000"/>
                <w:sz w:val="24"/>
                <w:szCs w:val="24"/>
              </w:rPr>
              <w:commentReference w:id="12"/>
            </w:r>
            <w:r>
              <w:rPr>
                <w:rFonts w:cs="Calibri"/>
                <w:b/>
                <w:bCs/>
                <w:color w:val="000000"/>
              </w:rPr>
              <w:t xml:space="preserve">Please attach proof </w:t>
            </w:r>
            <w:r>
              <w:rPr>
                <w:rFonts w:cs="Calibri"/>
                <w:color w:val="000000"/>
              </w:rPr>
              <w:t>of any changes you report.</w:t>
            </w:r>
          </w:p>
        </w:tc>
      </w:tr>
      <w:tr w:rsidR="005862DC" w14:paraId="4BE6EDC2"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583"/>
              <w:gridCol w:w="2610"/>
              <w:gridCol w:w="2272"/>
              <w:gridCol w:w="2016"/>
            </w:tblGrid>
            <w:tr w:rsidR="005862DC" w:rsidRPr="00722759" w14:paraId="6BDE3676" w14:textId="77777777" w:rsidTr="00884F49">
              <w:trPr>
                <w:trHeight w:val="518"/>
              </w:trPr>
              <w:tc>
                <w:tcPr>
                  <w:tcW w:w="3583" w:type="dxa"/>
                  <w:tcBorders>
                    <w:top w:val="nil"/>
                    <w:bottom w:val="nil"/>
                    <w:right w:val="nil"/>
                  </w:tcBorders>
                  <w:shd w:val="clear" w:color="auto" w:fill="F2F2F2" w:themeFill="background1" w:themeFillShade="F2"/>
                </w:tcPr>
                <w:p w14:paraId="237DA0B3" w14:textId="77777777" w:rsidR="005862DC" w:rsidRPr="0048627F" w:rsidRDefault="005862DC" w:rsidP="0048522F">
                  <w:pPr>
                    <w:pStyle w:val="QuestionLabel"/>
                  </w:pPr>
                  <w:r>
                    <w:t>Name of person</w:t>
                  </w:r>
                </w:p>
              </w:tc>
              <w:tc>
                <w:tcPr>
                  <w:tcW w:w="2610" w:type="dxa"/>
                  <w:tcBorders>
                    <w:top w:val="nil"/>
                    <w:left w:val="nil"/>
                    <w:bottom w:val="nil"/>
                    <w:right w:val="nil"/>
                  </w:tcBorders>
                  <w:shd w:val="clear" w:color="auto" w:fill="F2F2F2" w:themeFill="background1" w:themeFillShade="F2"/>
                </w:tcPr>
                <w:p w14:paraId="258ACAD8" w14:textId="77777777" w:rsidR="005862DC" w:rsidRPr="0048627F" w:rsidRDefault="005862DC" w:rsidP="0048522F">
                  <w:pPr>
                    <w:pStyle w:val="QuestionLabel"/>
                  </w:pPr>
                  <w:r>
                    <w:t>Source of income</w:t>
                  </w:r>
                </w:p>
              </w:tc>
              <w:tc>
                <w:tcPr>
                  <w:tcW w:w="2272" w:type="dxa"/>
                  <w:tcBorders>
                    <w:top w:val="nil"/>
                    <w:left w:val="nil"/>
                    <w:bottom w:val="nil"/>
                    <w:right w:val="nil"/>
                  </w:tcBorders>
                  <w:shd w:val="clear" w:color="auto" w:fill="F2F2F2" w:themeFill="background1" w:themeFillShade="F2"/>
                </w:tcPr>
                <w:p w14:paraId="589495D0" w14:textId="77777777" w:rsidR="005862DC" w:rsidRPr="0048627F" w:rsidRDefault="005862DC" w:rsidP="0048522F">
                  <w:pPr>
                    <w:pStyle w:val="QuestionLabel"/>
                  </w:pPr>
                  <w:r>
                    <w:t>Type of change</w:t>
                  </w:r>
                </w:p>
              </w:tc>
              <w:tc>
                <w:tcPr>
                  <w:tcW w:w="2016" w:type="dxa"/>
                  <w:tcBorders>
                    <w:top w:val="nil"/>
                    <w:left w:val="nil"/>
                    <w:bottom w:val="nil"/>
                  </w:tcBorders>
                  <w:shd w:val="clear" w:color="auto" w:fill="F2F2F2" w:themeFill="background1" w:themeFillShade="F2"/>
                </w:tcPr>
                <w:p w14:paraId="57442221" w14:textId="77777777" w:rsidR="005862DC" w:rsidRPr="0048627F" w:rsidRDefault="005862DC" w:rsidP="0048522F">
                  <w:pPr>
                    <w:pStyle w:val="QuestionLabel"/>
                  </w:pPr>
                  <w:r>
                    <w:t>Date of change</w:t>
                  </w:r>
                </w:p>
              </w:tc>
            </w:tr>
            <w:tr w:rsidR="005862DC" w:rsidRPr="00722759" w14:paraId="06667C1D" w14:textId="77777777" w:rsidTr="00884F49">
              <w:trPr>
                <w:trHeight w:val="619"/>
              </w:trPr>
              <w:tc>
                <w:tcPr>
                  <w:tcW w:w="3583" w:type="dxa"/>
                  <w:tcBorders>
                    <w:top w:val="nil"/>
                    <w:bottom w:val="single" w:sz="4" w:space="0" w:color="000000" w:themeColor="text1"/>
                    <w:right w:val="single" w:sz="4" w:space="0" w:color="000000" w:themeColor="text1"/>
                  </w:tcBorders>
                </w:tcPr>
                <w:p w14:paraId="46DC2AFA" w14:textId="77777777" w:rsidR="005862DC" w:rsidRPr="004F1605" w:rsidRDefault="005862DC" w:rsidP="0048522F">
                  <w:pPr>
                    <w:pStyle w:val="AnswerSpace"/>
                  </w:pPr>
                </w:p>
              </w:tc>
              <w:tc>
                <w:tcPr>
                  <w:tcW w:w="2610" w:type="dxa"/>
                  <w:tcBorders>
                    <w:top w:val="nil"/>
                    <w:left w:val="single" w:sz="4" w:space="0" w:color="000000" w:themeColor="text1"/>
                    <w:bottom w:val="single" w:sz="4" w:space="0" w:color="000000" w:themeColor="text1"/>
                    <w:right w:val="single" w:sz="4" w:space="0" w:color="000000" w:themeColor="text1"/>
                  </w:tcBorders>
                </w:tcPr>
                <w:p w14:paraId="0769980F" w14:textId="77777777" w:rsidR="005862DC" w:rsidRPr="004F1605" w:rsidRDefault="005862DC" w:rsidP="0048522F">
                  <w:pPr>
                    <w:pStyle w:val="AnswerSpace"/>
                  </w:pPr>
                </w:p>
              </w:tc>
              <w:tc>
                <w:tcPr>
                  <w:tcW w:w="2272" w:type="dxa"/>
                  <w:tcBorders>
                    <w:top w:val="nil"/>
                    <w:left w:val="single" w:sz="4" w:space="0" w:color="000000" w:themeColor="text1"/>
                    <w:bottom w:val="single" w:sz="4" w:space="0" w:color="000000" w:themeColor="text1"/>
                    <w:right w:val="single" w:sz="4" w:space="0" w:color="000000" w:themeColor="text1"/>
                  </w:tcBorders>
                </w:tcPr>
                <w:p w14:paraId="78FB25C0" w14:textId="77777777" w:rsidR="005862DC" w:rsidRDefault="005862DC" w:rsidP="005862DC">
                  <w:pPr>
                    <w:pStyle w:val="RadioButton"/>
                    <w:spacing w:before="0" w:after="0"/>
                  </w:pPr>
                  <w:r>
                    <w:t>New income</w:t>
                  </w:r>
                </w:p>
                <w:p w14:paraId="55E440B1" w14:textId="77777777" w:rsidR="005862DC" w:rsidRPr="00512E7F" w:rsidRDefault="005862DC" w:rsidP="005862DC">
                  <w:pPr>
                    <w:pStyle w:val="RadioButton"/>
                    <w:spacing w:before="0" w:after="0"/>
                  </w:pPr>
                  <w:r>
                    <w:t>Income stopped</w:t>
                  </w:r>
                </w:p>
              </w:tc>
              <w:tc>
                <w:tcPr>
                  <w:tcW w:w="2016" w:type="dxa"/>
                  <w:tcBorders>
                    <w:top w:val="nil"/>
                    <w:left w:val="single" w:sz="4" w:space="0" w:color="000000" w:themeColor="text1"/>
                    <w:bottom w:val="single" w:sz="4" w:space="0" w:color="000000" w:themeColor="text1"/>
                  </w:tcBorders>
                </w:tcPr>
                <w:p w14:paraId="3092AF94" w14:textId="77777777" w:rsidR="005862DC" w:rsidRDefault="005862DC" w:rsidP="0048522F">
                  <w:pPr>
                    <w:pStyle w:val="AnswerSpace"/>
                  </w:pPr>
                </w:p>
              </w:tc>
            </w:tr>
            <w:tr w:rsidR="005862DC" w:rsidRPr="00722759" w14:paraId="51FF9284" w14:textId="77777777" w:rsidTr="00884F49">
              <w:trPr>
                <w:trHeight w:val="705"/>
              </w:trPr>
              <w:tc>
                <w:tcPr>
                  <w:tcW w:w="3583" w:type="dxa"/>
                  <w:tcBorders>
                    <w:top w:val="single" w:sz="4" w:space="0" w:color="000000" w:themeColor="text1"/>
                    <w:bottom w:val="single" w:sz="4" w:space="0" w:color="000000" w:themeColor="text1"/>
                    <w:right w:val="single" w:sz="4" w:space="0" w:color="000000" w:themeColor="text1"/>
                  </w:tcBorders>
                </w:tcPr>
                <w:p w14:paraId="24B4129E" w14:textId="77777777" w:rsidR="005862DC" w:rsidRPr="004F1605" w:rsidRDefault="005862DC"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B0613" w14:textId="77777777" w:rsidR="005862DC" w:rsidRPr="004F1605" w:rsidRDefault="005862DC"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4D61B" w14:textId="77777777" w:rsidR="005862DC" w:rsidRDefault="005862DC" w:rsidP="005862DC">
                  <w:pPr>
                    <w:pStyle w:val="RadioButton"/>
                    <w:spacing w:before="0" w:after="0"/>
                  </w:pPr>
                  <w:r>
                    <w:t>New income</w:t>
                  </w:r>
                </w:p>
                <w:p w14:paraId="41767D0F" w14:textId="77777777" w:rsidR="005862DC" w:rsidRDefault="005862DC" w:rsidP="005862DC">
                  <w:pPr>
                    <w:pStyle w:val="RadioButton"/>
                    <w:spacing w:before="0" w:after="0"/>
                  </w:pPr>
                  <w:r>
                    <w:t xml:space="preserve">Income </w:t>
                  </w:r>
                  <w:r w:rsidRPr="00DC3ACD">
                    <w:t>stopped</w:t>
                  </w:r>
                </w:p>
              </w:tc>
              <w:tc>
                <w:tcPr>
                  <w:tcW w:w="2016" w:type="dxa"/>
                  <w:tcBorders>
                    <w:top w:val="single" w:sz="4" w:space="0" w:color="000000" w:themeColor="text1"/>
                    <w:left w:val="single" w:sz="4" w:space="0" w:color="000000" w:themeColor="text1"/>
                    <w:bottom w:val="single" w:sz="4" w:space="0" w:color="000000" w:themeColor="text1"/>
                  </w:tcBorders>
                </w:tcPr>
                <w:p w14:paraId="79A88B93" w14:textId="77777777" w:rsidR="005862DC" w:rsidRPr="00DC3ACD" w:rsidRDefault="005862DC" w:rsidP="0048522F">
                  <w:pPr>
                    <w:pStyle w:val="AnswerSpace"/>
                    <w:rPr>
                      <w:u w:val="words"/>
                    </w:rPr>
                  </w:pPr>
                </w:p>
              </w:tc>
            </w:tr>
            <w:tr w:rsidR="005862DC" w:rsidRPr="00722759" w14:paraId="2F8F75F1" w14:textId="77777777" w:rsidTr="00884F49">
              <w:trPr>
                <w:trHeight w:val="678"/>
              </w:trPr>
              <w:tc>
                <w:tcPr>
                  <w:tcW w:w="3583" w:type="dxa"/>
                  <w:tcBorders>
                    <w:top w:val="single" w:sz="4" w:space="0" w:color="000000" w:themeColor="text1"/>
                    <w:bottom w:val="single" w:sz="4" w:space="0" w:color="000000" w:themeColor="text1"/>
                    <w:right w:val="single" w:sz="4" w:space="0" w:color="000000" w:themeColor="text1"/>
                  </w:tcBorders>
                </w:tcPr>
                <w:p w14:paraId="54A4C56B" w14:textId="77777777" w:rsidR="005862DC" w:rsidRPr="004F1605" w:rsidRDefault="005862DC"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67030" w14:textId="77777777" w:rsidR="005862DC" w:rsidRPr="004F1605" w:rsidRDefault="005862DC"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AC4DE" w14:textId="77777777" w:rsidR="005862DC" w:rsidRDefault="005862DC" w:rsidP="005862DC">
                  <w:pPr>
                    <w:pStyle w:val="RadioButton"/>
                    <w:spacing w:before="0" w:after="0"/>
                  </w:pPr>
                  <w:r>
                    <w:t>New income</w:t>
                  </w:r>
                </w:p>
                <w:p w14:paraId="27DF53EA" w14:textId="77777777" w:rsidR="005862DC" w:rsidRDefault="005862DC" w:rsidP="005862DC">
                  <w:pPr>
                    <w:pStyle w:val="RadioButton"/>
                    <w:spacing w:before="0" w:after="0"/>
                  </w:pPr>
                  <w:r>
                    <w:t>Income stopped</w:t>
                  </w:r>
                </w:p>
              </w:tc>
              <w:tc>
                <w:tcPr>
                  <w:tcW w:w="2016" w:type="dxa"/>
                  <w:tcBorders>
                    <w:top w:val="single" w:sz="4" w:space="0" w:color="000000" w:themeColor="text1"/>
                    <w:left w:val="single" w:sz="4" w:space="0" w:color="000000" w:themeColor="text1"/>
                    <w:bottom w:val="single" w:sz="4" w:space="0" w:color="000000" w:themeColor="text1"/>
                  </w:tcBorders>
                </w:tcPr>
                <w:p w14:paraId="3DA2F4A0" w14:textId="77777777" w:rsidR="005862DC" w:rsidRDefault="005862DC" w:rsidP="0048522F">
                  <w:pPr>
                    <w:pStyle w:val="AnswerSpace"/>
                  </w:pPr>
                </w:p>
              </w:tc>
            </w:tr>
            <w:tr w:rsidR="0038062A" w:rsidRPr="00722759" w14:paraId="3F26CA2F" w14:textId="77777777" w:rsidTr="00884F49">
              <w:trPr>
                <w:trHeight w:val="732"/>
              </w:trPr>
              <w:tc>
                <w:tcPr>
                  <w:tcW w:w="3583" w:type="dxa"/>
                  <w:tcBorders>
                    <w:top w:val="single" w:sz="4" w:space="0" w:color="000000" w:themeColor="text1"/>
                    <w:bottom w:val="single" w:sz="4" w:space="0" w:color="000000" w:themeColor="text1"/>
                    <w:right w:val="single" w:sz="4" w:space="0" w:color="000000" w:themeColor="text1"/>
                  </w:tcBorders>
                </w:tcPr>
                <w:p w14:paraId="756256CA" w14:textId="77777777" w:rsidR="0038062A" w:rsidRPr="004F1605" w:rsidRDefault="0038062A"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86CF5" w14:textId="77777777" w:rsidR="0038062A" w:rsidRPr="004F1605" w:rsidRDefault="0038062A"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5E13E" w14:textId="77777777" w:rsidR="00BE4DEA" w:rsidRDefault="00BE4DEA" w:rsidP="00BE4DEA">
                  <w:pPr>
                    <w:pStyle w:val="RadioButton"/>
                    <w:spacing w:before="0" w:after="0"/>
                  </w:pPr>
                  <w:r>
                    <w:t>New income</w:t>
                  </w:r>
                </w:p>
                <w:p w14:paraId="5068CA4B" w14:textId="683C9016" w:rsidR="0038062A" w:rsidRPr="00BE4DEA" w:rsidRDefault="00BE4DEA" w:rsidP="00BE4DEA">
                  <w:pPr>
                    <w:pStyle w:val="RadioButton"/>
                    <w:spacing w:before="0" w:after="0"/>
                  </w:pPr>
                  <w:r>
                    <w:t xml:space="preserve">Income stopped </w:t>
                  </w:r>
                </w:p>
              </w:tc>
              <w:tc>
                <w:tcPr>
                  <w:tcW w:w="2016" w:type="dxa"/>
                  <w:tcBorders>
                    <w:top w:val="single" w:sz="4" w:space="0" w:color="000000" w:themeColor="text1"/>
                    <w:left w:val="single" w:sz="4" w:space="0" w:color="000000" w:themeColor="text1"/>
                    <w:bottom w:val="single" w:sz="4" w:space="0" w:color="000000" w:themeColor="text1"/>
                  </w:tcBorders>
                </w:tcPr>
                <w:p w14:paraId="5F259089" w14:textId="77777777" w:rsidR="0038062A" w:rsidRDefault="0038062A" w:rsidP="0048522F">
                  <w:pPr>
                    <w:pStyle w:val="AnswerSpace"/>
                  </w:pPr>
                </w:p>
              </w:tc>
            </w:tr>
            <w:tr w:rsidR="00667825" w:rsidRPr="00722759" w14:paraId="5B0E1D4F" w14:textId="77777777" w:rsidTr="00884F49">
              <w:trPr>
                <w:trHeight w:val="732"/>
              </w:trPr>
              <w:tc>
                <w:tcPr>
                  <w:tcW w:w="3583" w:type="dxa"/>
                  <w:tcBorders>
                    <w:top w:val="single" w:sz="4" w:space="0" w:color="000000" w:themeColor="text1"/>
                    <w:bottom w:val="single" w:sz="4" w:space="0" w:color="000000" w:themeColor="text1"/>
                    <w:right w:val="single" w:sz="4" w:space="0" w:color="000000" w:themeColor="text1"/>
                  </w:tcBorders>
                </w:tcPr>
                <w:p w14:paraId="48F2A411" w14:textId="77777777" w:rsidR="00667825" w:rsidRPr="004F1605" w:rsidRDefault="00667825" w:rsidP="0048522F">
                  <w:pPr>
                    <w:pStyle w:val="AnswerSpace"/>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05B5" w14:textId="77777777" w:rsidR="00667825" w:rsidRPr="004F1605" w:rsidRDefault="00667825" w:rsidP="0048522F">
                  <w:pPr>
                    <w:pStyle w:val="AnswerSpace"/>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172AB" w14:textId="77777777" w:rsidR="00667825" w:rsidRDefault="00667825" w:rsidP="00667825">
                  <w:pPr>
                    <w:pStyle w:val="RadioButton"/>
                    <w:spacing w:before="0" w:after="0"/>
                  </w:pPr>
                  <w:r>
                    <w:t>New income</w:t>
                  </w:r>
                </w:p>
                <w:p w14:paraId="0020A8F4" w14:textId="7148F03F" w:rsidR="00667825" w:rsidRDefault="00667825" w:rsidP="00667825">
                  <w:pPr>
                    <w:pStyle w:val="RadioButton"/>
                    <w:spacing w:before="0" w:after="0"/>
                  </w:pPr>
                  <w:r>
                    <w:t>Income stopped</w:t>
                  </w:r>
                </w:p>
              </w:tc>
              <w:tc>
                <w:tcPr>
                  <w:tcW w:w="2016" w:type="dxa"/>
                  <w:tcBorders>
                    <w:top w:val="single" w:sz="4" w:space="0" w:color="000000" w:themeColor="text1"/>
                    <w:left w:val="single" w:sz="4" w:space="0" w:color="000000" w:themeColor="text1"/>
                    <w:bottom w:val="single" w:sz="4" w:space="0" w:color="000000" w:themeColor="text1"/>
                  </w:tcBorders>
                </w:tcPr>
                <w:p w14:paraId="7FFE54F4" w14:textId="77777777" w:rsidR="00667825" w:rsidRDefault="00667825" w:rsidP="0048522F">
                  <w:pPr>
                    <w:pStyle w:val="AnswerSpace"/>
                  </w:pPr>
                </w:p>
              </w:tc>
            </w:tr>
          </w:tbl>
          <w:p w14:paraId="2DAC73E5" w14:textId="77777777" w:rsidR="005862DC" w:rsidRDefault="005862DC" w:rsidP="0048522F"/>
        </w:tc>
      </w:tr>
    </w:tbl>
    <w:p w14:paraId="1A7730F6" w14:textId="2DCDC587" w:rsidR="0038062A" w:rsidRDefault="0038062A" w:rsidP="008153DC">
      <w:pPr>
        <w:pStyle w:val="SectionSpacer"/>
      </w:pPr>
    </w:p>
    <w:p w14:paraId="1BEB52A2" w14:textId="3AC2C6D8" w:rsidR="000F75E4" w:rsidRPr="00032A11" w:rsidRDefault="0038062A" w:rsidP="00032A11">
      <w:pPr>
        <w:spacing w:before="0" w:after="160"/>
        <w:rPr>
          <w:rFonts w:eastAsiaTheme="majorEastAsia"/>
          <w:sz w:val="16"/>
          <w:szCs w:val="16"/>
        </w:rPr>
      </w:pPr>
      <w: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35C1E7EF" w14:textId="77777777" w:rsidTr="0048522F">
        <w:trPr>
          <w:cantSplit/>
          <w:trHeight w:val="20"/>
        </w:trPr>
        <w:tc>
          <w:tcPr>
            <w:tcW w:w="10589" w:type="dxa"/>
            <w:shd w:val="clear" w:color="auto" w:fill="E7E6E6" w:themeFill="background2"/>
          </w:tcPr>
          <w:p w14:paraId="1B3E07E7" w14:textId="57A7EF50" w:rsidR="005862DC" w:rsidRPr="00894423" w:rsidRDefault="005862DC" w:rsidP="0048522F">
            <w:pPr>
              <w:pStyle w:val="Heading1"/>
            </w:pPr>
            <w:r>
              <w:lastRenderedPageBreak/>
              <w:t xml:space="preserve">Section </w:t>
            </w:r>
            <w:r w:rsidR="00A378FF">
              <w:t>D</w:t>
            </w:r>
            <w:r>
              <w:t>: Income Amount and Hours</w:t>
            </w:r>
          </w:p>
        </w:tc>
      </w:tr>
      <w:tr w:rsidR="005862DC" w:rsidRPr="00D22754" w14:paraId="6D1FD3FD" w14:textId="77777777" w:rsidTr="0048522F">
        <w:trPr>
          <w:cantSplit/>
          <w:trHeight w:val="20"/>
        </w:trPr>
        <w:tc>
          <w:tcPr>
            <w:tcW w:w="10589" w:type="dxa"/>
          </w:tcPr>
          <w:p w14:paraId="6AEB8C72" w14:textId="77777777" w:rsidR="005862DC" w:rsidRPr="0090408B" w:rsidRDefault="005862DC" w:rsidP="0048522F">
            <w:pPr>
              <w:rPr>
                <w:rFonts w:cs="Calibri"/>
                <w:color w:val="000000"/>
              </w:rPr>
            </w:pPr>
            <w:r w:rsidRPr="0090408B">
              <w:rPr>
                <w:rFonts w:cs="Calibri"/>
                <w:color w:val="000000"/>
              </w:rPr>
              <w:t xml:space="preserve">Fill out the information below about changes in income amounts (from employment or non-employment income), or hours worked. </w:t>
            </w:r>
            <w:r w:rsidRPr="00482A21">
              <w:rPr>
                <w:rFonts w:cs="Calibri"/>
                <w:b/>
                <w:bCs/>
                <w:color w:val="000000"/>
              </w:rPr>
              <w:t>Please attach proof</w:t>
            </w:r>
            <w:r w:rsidRPr="0090408B">
              <w:rPr>
                <w:rFonts w:cs="Calibri"/>
                <w:color w:val="000000"/>
              </w:rPr>
              <w:t xml:space="preserve"> of income from the last 30 days.</w:t>
            </w:r>
          </w:p>
          <w:p w14:paraId="372A4EDA" w14:textId="2A03628E" w:rsidR="005862DC" w:rsidRPr="00912DC3" w:rsidRDefault="005862DC" w:rsidP="00E83032">
            <w:pPr>
              <w:pStyle w:val="Note"/>
            </w:pPr>
            <w:r w:rsidRPr="005862DC">
              <w:t xml:space="preserve">Note: </w:t>
            </w:r>
            <w:commentRangeStart w:id="13"/>
            <w:r w:rsidRPr="005862DC">
              <w:t xml:space="preserve">Gross monthly income </w:t>
            </w:r>
            <w:commentRangeEnd w:id="13"/>
            <w:r w:rsidR="00D84737" w:rsidRPr="005862DC">
              <w:rPr>
                <w:rStyle w:val="CommentReference"/>
                <w:sz w:val="22"/>
                <w:szCs w:val="22"/>
              </w:rPr>
              <w:commentReference w:id="13"/>
            </w:r>
            <w:r w:rsidRPr="005862DC">
              <w:t xml:space="preserve">is the amount of money you get paid each month </w:t>
            </w:r>
            <w:r w:rsidRPr="005862DC">
              <w:rPr>
                <w:b/>
              </w:rPr>
              <w:t>before</w:t>
            </w:r>
            <w:r w:rsidRPr="005862DC">
              <w:t xml:space="preserve"> any taxes or</w:t>
            </w:r>
            <w:r w:rsidR="00D84737">
              <w:t xml:space="preserve"> </w:t>
            </w:r>
            <w:r w:rsidRPr="005862DC">
              <w:t>deductions.</w:t>
            </w:r>
            <w:r w:rsidR="000F41A9">
              <w:t xml:space="preserve"> </w:t>
            </w:r>
          </w:p>
        </w:tc>
      </w:tr>
    </w:tbl>
    <w:p w14:paraId="29CFBE06" w14:textId="77777777" w:rsidR="005862DC" w:rsidRDefault="005862DC" w:rsidP="00BE4DEA">
      <w:pPr>
        <w:pStyle w:val="Small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5862DC" w:rsidRPr="00D22754" w14:paraId="76EEEB72" w14:textId="77777777" w:rsidTr="0048522F">
        <w:trPr>
          <w:cantSplit/>
          <w:trHeight w:val="20"/>
        </w:trPr>
        <w:tc>
          <w:tcPr>
            <w:tcW w:w="10589" w:type="dxa"/>
          </w:tcPr>
          <w:p w14:paraId="2C9B9085" w14:textId="77777777" w:rsidR="005862DC" w:rsidRDefault="005862DC" w:rsidP="0048522F">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5862DC" w:rsidRPr="00582753" w14:paraId="3C221B3D" w14:textId="77777777" w:rsidTr="00BE4DEA">
              <w:trPr>
                <w:trHeight w:val="283"/>
                <w:tblCellSpacing w:w="43" w:type="dxa"/>
              </w:trPr>
              <w:tc>
                <w:tcPr>
                  <w:tcW w:w="3720" w:type="dxa"/>
                  <w:tcBorders>
                    <w:top w:val="nil"/>
                    <w:left w:val="nil"/>
                    <w:bottom w:val="nil"/>
                    <w:right w:val="nil"/>
                  </w:tcBorders>
                </w:tcPr>
                <w:p w14:paraId="67040EDD" w14:textId="77777777" w:rsidR="005862DC" w:rsidRPr="00582753" w:rsidRDefault="005862DC" w:rsidP="0048522F">
                  <w:pPr>
                    <w:pStyle w:val="QuestionLabel"/>
                    <w:spacing w:before="0"/>
                  </w:pPr>
                  <w:r>
                    <w:rPr>
                      <w:szCs w:val="23"/>
                    </w:rPr>
                    <w:t>Name of person:</w:t>
                  </w:r>
                </w:p>
              </w:tc>
              <w:tc>
                <w:tcPr>
                  <w:tcW w:w="3692" w:type="dxa"/>
                  <w:tcBorders>
                    <w:top w:val="nil"/>
                    <w:left w:val="nil"/>
                    <w:bottom w:val="nil"/>
                    <w:right w:val="nil"/>
                  </w:tcBorders>
                </w:tcPr>
                <w:p w14:paraId="21BB183E" w14:textId="77777777" w:rsidR="005862DC" w:rsidRPr="00582753" w:rsidRDefault="005862DC" w:rsidP="0048522F">
                  <w:pPr>
                    <w:pStyle w:val="QuestionLabel"/>
                    <w:spacing w:before="0"/>
                  </w:pPr>
                  <w:r>
                    <w:t>Income source:</w:t>
                  </w:r>
                </w:p>
              </w:tc>
              <w:tc>
                <w:tcPr>
                  <w:tcW w:w="2540" w:type="dxa"/>
                  <w:tcBorders>
                    <w:top w:val="nil"/>
                    <w:left w:val="nil"/>
                    <w:bottom w:val="nil"/>
                    <w:right w:val="nil"/>
                  </w:tcBorders>
                </w:tcPr>
                <w:p w14:paraId="219DC1D7" w14:textId="77777777" w:rsidR="005862DC" w:rsidRPr="00582753" w:rsidRDefault="005862DC" w:rsidP="0048522F">
                  <w:pPr>
                    <w:pStyle w:val="QuestionLabel"/>
                    <w:spacing w:before="0"/>
                  </w:pPr>
                  <w:r>
                    <w:t>Date income changed:</w:t>
                  </w:r>
                </w:p>
              </w:tc>
            </w:tr>
            <w:tr w:rsidR="005862DC" w14:paraId="3122BE39"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BCD9A" w14:textId="77777777" w:rsidR="005862DC" w:rsidRDefault="005862DC" w:rsidP="0048522F">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B49A3"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4D0FF" w14:textId="77777777" w:rsidR="005862DC" w:rsidRDefault="005862DC" w:rsidP="0048522F">
                  <w:pPr>
                    <w:pStyle w:val="AnswerSpace"/>
                    <w:rPr>
                      <w:szCs w:val="23"/>
                    </w:rPr>
                  </w:pPr>
                </w:p>
              </w:tc>
            </w:tr>
            <w:tr w:rsidR="005862DC" w14:paraId="2FD865CB" w14:textId="77777777" w:rsidTr="00BE4DEA">
              <w:trPr>
                <w:trHeight w:val="288"/>
                <w:tblCellSpacing w:w="43" w:type="dxa"/>
              </w:trPr>
              <w:tc>
                <w:tcPr>
                  <w:tcW w:w="3720" w:type="dxa"/>
                  <w:tcBorders>
                    <w:top w:val="nil"/>
                    <w:left w:val="nil"/>
                    <w:bottom w:val="nil"/>
                    <w:right w:val="nil"/>
                  </w:tcBorders>
                </w:tcPr>
                <w:p w14:paraId="1CE866A7" w14:textId="77777777" w:rsidR="005862DC" w:rsidRDefault="005862DC" w:rsidP="0048522F">
                  <w:pPr>
                    <w:pStyle w:val="QuestionLabel"/>
                  </w:pPr>
                  <w:r>
                    <w:t>Gross monthly income:</w:t>
                  </w:r>
                </w:p>
              </w:tc>
              <w:tc>
                <w:tcPr>
                  <w:tcW w:w="3692" w:type="dxa"/>
                  <w:tcBorders>
                    <w:top w:val="nil"/>
                    <w:left w:val="nil"/>
                    <w:bottom w:val="nil"/>
                    <w:right w:val="nil"/>
                  </w:tcBorders>
                </w:tcPr>
                <w:p w14:paraId="1AB6D542" w14:textId="77777777" w:rsidR="005862DC" w:rsidRDefault="005862DC" w:rsidP="0048522F">
                  <w:pPr>
                    <w:pStyle w:val="QuestionLabel"/>
                  </w:pPr>
                  <w:r>
                    <w:t>How often are you paid?</w:t>
                  </w:r>
                </w:p>
              </w:tc>
              <w:tc>
                <w:tcPr>
                  <w:tcW w:w="2540" w:type="dxa"/>
                  <w:tcBorders>
                    <w:top w:val="nil"/>
                    <w:left w:val="nil"/>
                    <w:bottom w:val="nil"/>
                    <w:right w:val="nil"/>
                  </w:tcBorders>
                </w:tcPr>
                <w:p w14:paraId="73200E7A" w14:textId="77777777" w:rsidR="005862DC" w:rsidRDefault="005862DC" w:rsidP="0048522F">
                  <w:pPr>
                    <w:pStyle w:val="QuestionLabel"/>
                    <w:rPr>
                      <w:szCs w:val="23"/>
                    </w:rPr>
                  </w:pPr>
                  <w:r>
                    <w:rPr>
                      <w:szCs w:val="23"/>
                    </w:rPr>
                    <w:t>Rate of pay:</w:t>
                  </w:r>
                </w:p>
              </w:tc>
            </w:tr>
            <w:tr w:rsidR="005862DC" w14:paraId="64B2FEE3"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5DFCF" w14:textId="77777777" w:rsidR="005862DC" w:rsidRDefault="005862DC" w:rsidP="0048522F">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7D17B"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27E3" w14:textId="77777777" w:rsidR="005862DC" w:rsidRDefault="005862DC" w:rsidP="0048522F">
                  <w:pPr>
                    <w:pStyle w:val="AnswerSpace"/>
                    <w:rPr>
                      <w:szCs w:val="23"/>
                    </w:rPr>
                  </w:pPr>
                  <w:r>
                    <w:rPr>
                      <w:szCs w:val="23"/>
                    </w:rPr>
                    <w:t>$</w:t>
                  </w:r>
                </w:p>
              </w:tc>
            </w:tr>
            <w:tr w:rsidR="002F04E5" w14:paraId="66A85916" w14:textId="77777777" w:rsidTr="00BE4DEA">
              <w:trPr>
                <w:trHeight w:val="221"/>
                <w:tblCellSpacing w:w="43" w:type="dxa"/>
              </w:trPr>
              <w:tc>
                <w:tcPr>
                  <w:tcW w:w="3720" w:type="dxa"/>
                  <w:tcBorders>
                    <w:top w:val="nil"/>
                    <w:left w:val="nil"/>
                    <w:bottom w:val="nil"/>
                    <w:right w:val="nil"/>
                  </w:tcBorders>
                </w:tcPr>
                <w:p w14:paraId="41E938FC" w14:textId="77777777" w:rsidR="002F04E5" w:rsidRDefault="002F04E5" w:rsidP="0048522F">
                  <w:pPr>
                    <w:pStyle w:val="QuestionLabel"/>
                  </w:pPr>
                  <w:commentRangeStart w:id="14"/>
                  <w:r>
                    <w:t>Minimum hours worked per week:</w:t>
                  </w:r>
                </w:p>
              </w:tc>
              <w:tc>
                <w:tcPr>
                  <w:tcW w:w="3692" w:type="dxa"/>
                  <w:tcBorders>
                    <w:top w:val="nil"/>
                    <w:left w:val="nil"/>
                    <w:bottom w:val="nil"/>
                    <w:right w:val="nil"/>
                  </w:tcBorders>
                </w:tcPr>
                <w:p w14:paraId="2B3BF251" w14:textId="77777777" w:rsidR="002F04E5" w:rsidRDefault="002F04E5" w:rsidP="0048522F">
                  <w:pPr>
                    <w:pStyle w:val="QuestionLabel"/>
                  </w:pPr>
                  <w:r>
                    <w:t>Maximum hours worked per week:</w:t>
                  </w:r>
                  <w:commentRangeEnd w:id="14"/>
                  <w:r w:rsidR="00D84737">
                    <w:rPr>
                      <w:rStyle w:val="CommentReference"/>
                      <w:sz w:val="24"/>
                      <w:szCs w:val="24"/>
                    </w:rPr>
                    <w:commentReference w:id="14"/>
                  </w:r>
                </w:p>
              </w:tc>
              <w:tc>
                <w:tcPr>
                  <w:tcW w:w="2540" w:type="dxa"/>
                  <w:vMerge w:val="restart"/>
                  <w:tcBorders>
                    <w:top w:val="nil"/>
                    <w:left w:val="nil"/>
                    <w:right w:val="nil"/>
                  </w:tcBorders>
                </w:tcPr>
                <w:p w14:paraId="35CBCDF1" w14:textId="5D750D2D" w:rsidR="002F04E5" w:rsidRPr="002F04E5" w:rsidRDefault="00AB3DBB" w:rsidP="00BE4DEA">
                  <w:pPr>
                    <w:pStyle w:val="SideTip"/>
                  </w:pPr>
                  <w:r>
                    <w:t>If income isn’t from employment, hours can be left blank.</w:t>
                  </w:r>
                </w:p>
              </w:tc>
            </w:tr>
            <w:tr w:rsidR="002F04E5" w14:paraId="462AA895" w14:textId="77777777" w:rsidTr="00884F49">
              <w:trPr>
                <w:trHeight w:val="216"/>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8638" w14:textId="77777777" w:rsidR="002F04E5" w:rsidRDefault="002F04E5" w:rsidP="0048522F">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FFB65" w14:textId="77777777" w:rsidR="002F04E5" w:rsidRDefault="002F04E5" w:rsidP="0048522F">
                  <w:pPr>
                    <w:pStyle w:val="AnswerSpace"/>
                    <w:rPr>
                      <w:szCs w:val="23"/>
                    </w:rPr>
                  </w:pPr>
                </w:p>
              </w:tc>
              <w:tc>
                <w:tcPr>
                  <w:tcW w:w="2540" w:type="dxa"/>
                  <w:vMerge/>
                  <w:tcBorders>
                    <w:left w:val="nil"/>
                    <w:bottom w:val="nil"/>
                    <w:right w:val="nil"/>
                  </w:tcBorders>
                </w:tcPr>
                <w:p w14:paraId="3FFC1E7E" w14:textId="77777777" w:rsidR="002F04E5" w:rsidRDefault="002F04E5" w:rsidP="0048522F">
                  <w:pPr>
                    <w:pStyle w:val="AnswerSpace"/>
                    <w:rPr>
                      <w:szCs w:val="23"/>
                    </w:rPr>
                  </w:pPr>
                </w:p>
              </w:tc>
            </w:tr>
          </w:tbl>
          <w:p w14:paraId="6D9229AD" w14:textId="77777777" w:rsidR="005862DC" w:rsidRDefault="005862DC" w:rsidP="00BE4DEA">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5862DC" w:rsidRPr="00582753" w14:paraId="245F2DA7" w14:textId="77777777" w:rsidTr="00BE4DEA">
              <w:trPr>
                <w:trHeight w:val="283"/>
                <w:tblCellSpacing w:w="43" w:type="dxa"/>
              </w:trPr>
              <w:tc>
                <w:tcPr>
                  <w:tcW w:w="3720" w:type="dxa"/>
                  <w:tcBorders>
                    <w:top w:val="nil"/>
                    <w:left w:val="nil"/>
                    <w:bottom w:val="nil"/>
                    <w:right w:val="nil"/>
                  </w:tcBorders>
                </w:tcPr>
                <w:p w14:paraId="1B55D1FA" w14:textId="77777777" w:rsidR="005862DC" w:rsidRPr="00582753" w:rsidRDefault="005862DC" w:rsidP="0048522F">
                  <w:pPr>
                    <w:pStyle w:val="QuestionLabel"/>
                    <w:spacing w:before="0"/>
                  </w:pPr>
                  <w:r>
                    <w:rPr>
                      <w:szCs w:val="23"/>
                    </w:rPr>
                    <w:t>Name of person:</w:t>
                  </w:r>
                </w:p>
              </w:tc>
              <w:tc>
                <w:tcPr>
                  <w:tcW w:w="3692" w:type="dxa"/>
                  <w:tcBorders>
                    <w:top w:val="nil"/>
                    <w:left w:val="nil"/>
                    <w:bottom w:val="nil"/>
                    <w:right w:val="nil"/>
                  </w:tcBorders>
                </w:tcPr>
                <w:p w14:paraId="46652E86" w14:textId="77777777" w:rsidR="005862DC" w:rsidRPr="00582753" w:rsidRDefault="005862DC" w:rsidP="0048522F">
                  <w:pPr>
                    <w:pStyle w:val="QuestionLabel"/>
                    <w:spacing w:before="0"/>
                  </w:pPr>
                  <w:r>
                    <w:t>Income source:</w:t>
                  </w:r>
                </w:p>
              </w:tc>
              <w:tc>
                <w:tcPr>
                  <w:tcW w:w="2540" w:type="dxa"/>
                  <w:tcBorders>
                    <w:top w:val="nil"/>
                    <w:left w:val="nil"/>
                    <w:bottom w:val="nil"/>
                    <w:right w:val="nil"/>
                  </w:tcBorders>
                </w:tcPr>
                <w:p w14:paraId="32B6A831" w14:textId="77777777" w:rsidR="005862DC" w:rsidRPr="00582753" w:rsidRDefault="005862DC" w:rsidP="0048522F">
                  <w:pPr>
                    <w:pStyle w:val="QuestionLabel"/>
                    <w:spacing w:before="0"/>
                  </w:pPr>
                  <w:r>
                    <w:t>Date income changed:</w:t>
                  </w:r>
                </w:p>
              </w:tc>
            </w:tr>
            <w:tr w:rsidR="005862DC" w14:paraId="643F9E7E"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72EF0" w14:textId="4AED61CF" w:rsidR="005862DC" w:rsidRDefault="005862DC" w:rsidP="00763696">
                  <w:pPr>
                    <w:pStyle w:val="AnswerSpace"/>
                    <w:tabs>
                      <w:tab w:val="left" w:pos="2373"/>
                    </w:tabs>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0B421"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B5B70" w14:textId="77777777" w:rsidR="005862DC" w:rsidRDefault="005862DC" w:rsidP="0048522F">
                  <w:pPr>
                    <w:pStyle w:val="AnswerSpace"/>
                    <w:rPr>
                      <w:szCs w:val="23"/>
                    </w:rPr>
                  </w:pPr>
                </w:p>
              </w:tc>
            </w:tr>
            <w:tr w:rsidR="005862DC" w14:paraId="218EBF10" w14:textId="77777777" w:rsidTr="00BE4DEA">
              <w:trPr>
                <w:trHeight w:val="288"/>
                <w:tblCellSpacing w:w="43" w:type="dxa"/>
              </w:trPr>
              <w:tc>
                <w:tcPr>
                  <w:tcW w:w="3720" w:type="dxa"/>
                  <w:tcBorders>
                    <w:top w:val="nil"/>
                    <w:left w:val="nil"/>
                    <w:bottom w:val="nil"/>
                    <w:right w:val="nil"/>
                  </w:tcBorders>
                </w:tcPr>
                <w:p w14:paraId="77B03A8F" w14:textId="77777777" w:rsidR="005862DC" w:rsidRDefault="005862DC" w:rsidP="0048522F">
                  <w:pPr>
                    <w:pStyle w:val="QuestionLabel"/>
                  </w:pPr>
                  <w:r>
                    <w:t>Gross monthly income:</w:t>
                  </w:r>
                </w:p>
              </w:tc>
              <w:tc>
                <w:tcPr>
                  <w:tcW w:w="3692" w:type="dxa"/>
                  <w:tcBorders>
                    <w:top w:val="nil"/>
                    <w:left w:val="nil"/>
                    <w:bottom w:val="nil"/>
                    <w:right w:val="nil"/>
                  </w:tcBorders>
                </w:tcPr>
                <w:p w14:paraId="3EC38AA4" w14:textId="77777777" w:rsidR="005862DC" w:rsidRDefault="005862DC" w:rsidP="0048522F">
                  <w:pPr>
                    <w:pStyle w:val="QuestionLabel"/>
                  </w:pPr>
                  <w:r>
                    <w:t>How often are you paid?</w:t>
                  </w:r>
                </w:p>
              </w:tc>
              <w:tc>
                <w:tcPr>
                  <w:tcW w:w="2540" w:type="dxa"/>
                  <w:tcBorders>
                    <w:top w:val="nil"/>
                    <w:left w:val="nil"/>
                    <w:bottom w:val="nil"/>
                    <w:right w:val="nil"/>
                  </w:tcBorders>
                </w:tcPr>
                <w:p w14:paraId="6EAA97CE" w14:textId="77777777" w:rsidR="005862DC" w:rsidRDefault="005862DC" w:rsidP="0048522F">
                  <w:pPr>
                    <w:pStyle w:val="QuestionLabel"/>
                    <w:rPr>
                      <w:szCs w:val="23"/>
                    </w:rPr>
                  </w:pPr>
                  <w:r>
                    <w:rPr>
                      <w:szCs w:val="23"/>
                    </w:rPr>
                    <w:t>Rate of pay:</w:t>
                  </w:r>
                </w:p>
              </w:tc>
            </w:tr>
            <w:tr w:rsidR="005862DC" w14:paraId="650C9495"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47AA3" w14:textId="77777777" w:rsidR="005862DC" w:rsidRDefault="005862DC" w:rsidP="0048522F">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1B766" w14:textId="77777777" w:rsidR="005862DC" w:rsidRDefault="005862DC" w:rsidP="0048522F">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5AB62" w14:textId="77777777" w:rsidR="005862DC" w:rsidRDefault="005862DC" w:rsidP="0048522F">
                  <w:pPr>
                    <w:pStyle w:val="AnswerSpace"/>
                    <w:rPr>
                      <w:szCs w:val="23"/>
                    </w:rPr>
                  </w:pPr>
                  <w:r>
                    <w:rPr>
                      <w:szCs w:val="23"/>
                    </w:rPr>
                    <w:t>$</w:t>
                  </w:r>
                </w:p>
              </w:tc>
            </w:tr>
            <w:tr w:rsidR="000F41A9" w14:paraId="3990592B" w14:textId="77777777" w:rsidTr="00BE4DEA">
              <w:trPr>
                <w:trHeight w:val="221"/>
                <w:tblCellSpacing w:w="43" w:type="dxa"/>
              </w:trPr>
              <w:tc>
                <w:tcPr>
                  <w:tcW w:w="3720" w:type="dxa"/>
                  <w:tcBorders>
                    <w:top w:val="nil"/>
                    <w:left w:val="nil"/>
                    <w:bottom w:val="nil"/>
                    <w:right w:val="nil"/>
                  </w:tcBorders>
                </w:tcPr>
                <w:p w14:paraId="2EAD0AFF" w14:textId="77777777" w:rsidR="000F41A9" w:rsidRDefault="000F41A9" w:rsidP="000F41A9">
                  <w:pPr>
                    <w:pStyle w:val="QuestionLabel"/>
                  </w:pPr>
                  <w:r>
                    <w:t>Minimum hours worked per week:</w:t>
                  </w:r>
                </w:p>
              </w:tc>
              <w:tc>
                <w:tcPr>
                  <w:tcW w:w="3692" w:type="dxa"/>
                  <w:tcBorders>
                    <w:top w:val="nil"/>
                    <w:left w:val="nil"/>
                    <w:bottom w:val="nil"/>
                    <w:right w:val="nil"/>
                  </w:tcBorders>
                </w:tcPr>
                <w:p w14:paraId="3F8B9D92" w14:textId="77777777" w:rsidR="000F41A9" w:rsidRDefault="000F41A9" w:rsidP="000F41A9">
                  <w:pPr>
                    <w:pStyle w:val="QuestionLabel"/>
                  </w:pPr>
                  <w:r>
                    <w:t>Maximum hours worked per week:</w:t>
                  </w:r>
                </w:p>
              </w:tc>
              <w:tc>
                <w:tcPr>
                  <w:tcW w:w="2540" w:type="dxa"/>
                  <w:vMerge w:val="restart"/>
                  <w:tcBorders>
                    <w:top w:val="nil"/>
                    <w:left w:val="nil"/>
                    <w:right w:val="nil"/>
                  </w:tcBorders>
                </w:tcPr>
                <w:p w14:paraId="6A28C812" w14:textId="37C11CF8" w:rsidR="000F41A9" w:rsidRDefault="00AB3DBB" w:rsidP="00BE4DEA">
                  <w:pPr>
                    <w:pStyle w:val="SideTip"/>
                    <w:rPr>
                      <w:szCs w:val="23"/>
                    </w:rPr>
                  </w:pPr>
                  <w:r>
                    <w:t>If income isn’t from employment, hours can be left blank.</w:t>
                  </w:r>
                </w:p>
              </w:tc>
            </w:tr>
            <w:tr w:rsidR="000F41A9" w14:paraId="2F3F2B24" w14:textId="77777777" w:rsidTr="00884F49">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99F69" w14:textId="77777777" w:rsidR="000F41A9" w:rsidRDefault="000F41A9" w:rsidP="000F41A9">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56259" w14:textId="77777777" w:rsidR="000F41A9" w:rsidRDefault="000F41A9" w:rsidP="000F41A9">
                  <w:pPr>
                    <w:pStyle w:val="AnswerSpace"/>
                    <w:rPr>
                      <w:szCs w:val="23"/>
                    </w:rPr>
                  </w:pPr>
                </w:p>
              </w:tc>
              <w:tc>
                <w:tcPr>
                  <w:tcW w:w="2540" w:type="dxa"/>
                  <w:vMerge/>
                  <w:tcBorders>
                    <w:left w:val="nil"/>
                    <w:bottom w:val="nil"/>
                    <w:right w:val="nil"/>
                  </w:tcBorders>
                </w:tcPr>
                <w:p w14:paraId="2A3ADD0E" w14:textId="77777777" w:rsidR="000F41A9" w:rsidRDefault="000F41A9" w:rsidP="000F41A9">
                  <w:pPr>
                    <w:pStyle w:val="AnswerSpace"/>
                    <w:rPr>
                      <w:szCs w:val="23"/>
                    </w:rPr>
                  </w:pPr>
                </w:p>
              </w:tc>
            </w:tr>
          </w:tbl>
          <w:p w14:paraId="2566E1BE" w14:textId="77777777" w:rsidR="005862DC" w:rsidRPr="00C53B2D" w:rsidRDefault="005862DC" w:rsidP="0048522F">
            <w:pPr>
              <w:pStyle w:val="SmallSpacer"/>
            </w:pPr>
          </w:p>
        </w:tc>
      </w:tr>
    </w:tbl>
    <w:p w14:paraId="2B3207E3" w14:textId="77777777" w:rsidR="000F41A9" w:rsidRDefault="000F41A9"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E83032" w:rsidRPr="00D22754" w14:paraId="1AE884E9" w14:textId="77777777" w:rsidTr="0048522F">
        <w:trPr>
          <w:trHeight w:val="20"/>
        </w:trPr>
        <w:tc>
          <w:tcPr>
            <w:tcW w:w="10589" w:type="dxa"/>
            <w:shd w:val="clear" w:color="auto" w:fill="E7E6E6" w:themeFill="background2"/>
          </w:tcPr>
          <w:p w14:paraId="069B9D27" w14:textId="41949C9C" w:rsidR="00E83032" w:rsidRPr="00894423" w:rsidRDefault="00E83032" w:rsidP="0048522F">
            <w:pPr>
              <w:pStyle w:val="Heading1"/>
            </w:pPr>
            <w:r>
              <w:t xml:space="preserve">Section </w:t>
            </w:r>
            <w:r w:rsidR="00A378FF">
              <w:t>E</w:t>
            </w:r>
            <w:r>
              <w:t>: Child or Medical Support</w:t>
            </w:r>
          </w:p>
        </w:tc>
      </w:tr>
      <w:tr w:rsidR="00E83032" w:rsidRPr="00D22754" w14:paraId="56873662" w14:textId="77777777" w:rsidTr="0048522F">
        <w:trPr>
          <w:trHeight w:val="20"/>
        </w:trPr>
        <w:tc>
          <w:tcPr>
            <w:tcW w:w="10589" w:type="dxa"/>
          </w:tcPr>
          <w:p w14:paraId="653FAAC5" w14:textId="77777777" w:rsidR="00E83032" w:rsidRPr="00912DC3" w:rsidRDefault="00E83032" w:rsidP="0048522F">
            <w:r w:rsidRPr="00C53B2D">
              <w:rPr>
                <w:rFonts w:cs="Calibri"/>
                <w:color w:val="000000"/>
              </w:rPr>
              <w:t xml:space="preserve">Fill out the information below about changes to the child or medical support your household is paying. </w:t>
            </w:r>
            <w:r w:rsidRPr="00C53B2D">
              <w:rPr>
                <w:rFonts w:cs="Calibri"/>
                <w:b/>
                <w:bCs/>
                <w:color w:val="000000"/>
              </w:rPr>
              <w:t>Please attach proof</w:t>
            </w:r>
            <w:r w:rsidRPr="00C53B2D">
              <w:rPr>
                <w:rFonts w:cs="Calibri"/>
                <w:color w:val="000000"/>
              </w:rPr>
              <w:t xml:space="preserve"> of any changes you report.</w:t>
            </w:r>
          </w:p>
        </w:tc>
      </w:tr>
      <w:tr w:rsidR="00E83032" w:rsidRPr="00D22754" w14:paraId="147C9A7E"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399"/>
              <w:gridCol w:w="2880"/>
              <w:gridCol w:w="1980"/>
              <w:gridCol w:w="2222"/>
            </w:tblGrid>
            <w:tr w:rsidR="00E83032" w:rsidRPr="00722759" w14:paraId="01877018" w14:textId="77777777" w:rsidTr="00884F49">
              <w:trPr>
                <w:trHeight w:val="765"/>
              </w:trPr>
              <w:tc>
                <w:tcPr>
                  <w:tcW w:w="3399" w:type="dxa"/>
                  <w:tcBorders>
                    <w:top w:val="nil"/>
                    <w:bottom w:val="nil"/>
                    <w:right w:val="nil"/>
                  </w:tcBorders>
                  <w:shd w:val="clear" w:color="auto" w:fill="F2F2F2" w:themeFill="background1" w:themeFillShade="F2"/>
                </w:tcPr>
                <w:p w14:paraId="1C3E403F" w14:textId="77777777" w:rsidR="00E83032" w:rsidRPr="0048627F" w:rsidRDefault="00E83032" w:rsidP="0048522F">
                  <w:pPr>
                    <w:pStyle w:val="QuestionLabel"/>
                  </w:pPr>
                  <w:r>
                    <w:t>Name of person who pays</w:t>
                  </w:r>
                </w:p>
              </w:tc>
              <w:tc>
                <w:tcPr>
                  <w:tcW w:w="2880" w:type="dxa"/>
                  <w:tcBorders>
                    <w:top w:val="nil"/>
                    <w:left w:val="nil"/>
                    <w:bottom w:val="nil"/>
                    <w:right w:val="nil"/>
                  </w:tcBorders>
                  <w:shd w:val="clear" w:color="auto" w:fill="F2F2F2" w:themeFill="background1" w:themeFillShade="F2"/>
                </w:tcPr>
                <w:p w14:paraId="1B3360EB" w14:textId="49FD8D93" w:rsidR="00E83032" w:rsidRPr="0048627F" w:rsidRDefault="00E83032" w:rsidP="0048522F">
                  <w:pPr>
                    <w:pStyle w:val="QuestionLabel"/>
                  </w:pPr>
                  <w:r>
                    <w:t>Name of child</w:t>
                  </w:r>
                  <w:r w:rsidR="00483862">
                    <w:t xml:space="preserve"> or person support is paid for</w:t>
                  </w:r>
                </w:p>
              </w:tc>
              <w:tc>
                <w:tcPr>
                  <w:tcW w:w="1980" w:type="dxa"/>
                  <w:tcBorders>
                    <w:top w:val="nil"/>
                    <w:left w:val="nil"/>
                    <w:bottom w:val="nil"/>
                    <w:right w:val="nil"/>
                  </w:tcBorders>
                  <w:shd w:val="clear" w:color="auto" w:fill="F2F2F2" w:themeFill="background1" w:themeFillShade="F2"/>
                </w:tcPr>
                <w:p w14:paraId="1D19DB69" w14:textId="77777777" w:rsidR="00E83032" w:rsidRPr="0048627F" w:rsidRDefault="00E83032" w:rsidP="0048522F">
                  <w:pPr>
                    <w:pStyle w:val="QuestionLabel"/>
                  </w:pPr>
                  <w:r>
                    <w:t>Amount paid</w:t>
                  </w:r>
                </w:p>
              </w:tc>
              <w:tc>
                <w:tcPr>
                  <w:tcW w:w="2222" w:type="dxa"/>
                  <w:tcBorders>
                    <w:top w:val="nil"/>
                    <w:left w:val="nil"/>
                    <w:bottom w:val="nil"/>
                  </w:tcBorders>
                  <w:shd w:val="clear" w:color="auto" w:fill="F2F2F2" w:themeFill="background1" w:themeFillShade="F2"/>
                </w:tcPr>
                <w:p w14:paraId="0402FBED" w14:textId="77777777" w:rsidR="00E83032" w:rsidRPr="0048627F" w:rsidRDefault="00E83032" w:rsidP="0048522F">
                  <w:pPr>
                    <w:pStyle w:val="QuestionLabel"/>
                  </w:pPr>
                  <w:r>
                    <w:t>How often?</w:t>
                  </w:r>
                </w:p>
              </w:tc>
            </w:tr>
            <w:tr w:rsidR="00E83032" w:rsidRPr="00722759" w14:paraId="14C4597D" w14:textId="77777777" w:rsidTr="00884F49">
              <w:trPr>
                <w:trHeight w:val="549"/>
              </w:trPr>
              <w:tc>
                <w:tcPr>
                  <w:tcW w:w="3399" w:type="dxa"/>
                  <w:tcBorders>
                    <w:top w:val="nil"/>
                    <w:bottom w:val="single" w:sz="4" w:space="0" w:color="000000" w:themeColor="text1"/>
                    <w:right w:val="single" w:sz="4" w:space="0" w:color="000000" w:themeColor="text1"/>
                  </w:tcBorders>
                </w:tcPr>
                <w:p w14:paraId="43E3F6A6" w14:textId="77777777" w:rsidR="00E83032" w:rsidRPr="004C25EC" w:rsidRDefault="00E83032" w:rsidP="0048522F">
                  <w:pPr>
                    <w:pStyle w:val="AnswerSpace"/>
                  </w:pPr>
                </w:p>
              </w:tc>
              <w:tc>
                <w:tcPr>
                  <w:tcW w:w="2880" w:type="dxa"/>
                  <w:tcBorders>
                    <w:top w:val="nil"/>
                    <w:left w:val="single" w:sz="4" w:space="0" w:color="000000" w:themeColor="text1"/>
                    <w:bottom w:val="single" w:sz="4" w:space="0" w:color="000000" w:themeColor="text1"/>
                    <w:right w:val="single" w:sz="4" w:space="0" w:color="000000" w:themeColor="text1"/>
                  </w:tcBorders>
                </w:tcPr>
                <w:p w14:paraId="1B7A2569" w14:textId="77777777" w:rsidR="00E83032" w:rsidRPr="004C25EC" w:rsidRDefault="00E83032" w:rsidP="0048522F">
                  <w:pPr>
                    <w:pStyle w:val="AnswerSpace"/>
                  </w:pPr>
                </w:p>
              </w:tc>
              <w:tc>
                <w:tcPr>
                  <w:tcW w:w="1980" w:type="dxa"/>
                  <w:tcBorders>
                    <w:top w:val="nil"/>
                    <w:left w:val="single" w:sz="4" w:space="0" w:color="000000" w:themeColor="text1"/>
                    <w:bottom w:val="single" w:sz="4" w:space="0" w:color="000000" w:themeColor="text1"/>
                    <w:right w:val="single" w:sz="4" w:space="0" w:color="000000" w:themeColor="text1"/>
                  </w:tcBorders>
                  <w:vAlign w:val="center"/>
                </w:tcPr>
                <w:p w14:paraId="37F9E9B0" w14:textId="77777777" w:rsidR="00E83032" w:rsidRPr="00512E7F" w:rsidRDefault="00E83032" w:rsidP="00884F49">
                  <w:pPr>
                    <w:pStyle w:val="AnswerSpace"/>
                  </w:pPr>
                  <w:r>
                    <w:t>$</w:t>
                  </w:r>
                </w:p>
              </w:tc>
              <w:tc>
                <w:tcPr>
                  <w:tcW w:w="2222" w:type="dxa"/>
                  <w:tcBorders>
                    <w:top w:val="nil"/>
                    <w:left w:val="single" w:sz="4" w:space="0" w:color="000000" w:themeColor="text1"/>
                    <w:bottom w:val="single" w:sz="4" w:space="0" w:color="000000" w:themeColor="text1"/>
                  </w:tcBorders>
                </w:tcPr>
                <w:p w14:paraId="0986D5CA" w14:textId="77777777" w:rsidR="00E83032" w:rsidRDefault="00E83032" w:rsidP="0048522F">
                  <w:pPr>
                    <w:pStyle w:val="AnswerSpace"/>
                  </w:pPr>
                </w:p>
              </w:tc>
            </w:tr>
            <w:tr w:rsidR="00E83032" w:rsidRPr="00722759" w14:paraId="4EA96725" w14:textId="77777777" w:rsidTr="00884F49">
              <w:trPr>
                <w:trHeight w:val="606"/>
              </w:trPr>
              <w:tc>
                <w:tcPr>
                  <w:tcW w:w="3399" w:type="dxa"/>
                  <w:tcBorders>
                    <w:top w:val="single" w:sz="4" w:space="0" w:color="000000" w:themeColor="text1"/>
                    <w:bottom w:val="single" w:sz="4" w:space="0" w:color="000000" w:themeColor="text1"/>
                    <w:right w:val="single" w:sz="4" w:space="0" w:color="000000" w:themeColor="text1"/>
                  </w:tcBorders>
                </w:tcPr>
                <w:p w14:paraId="4BA9BF3D" w14:textId="77777777" w:rsidR="00E83032" w:rsidRPr="004C25EC" w:rsidRDefault="00E83032" w:rsidP="0048522F">
                  <w:pPr>
                    <w:pStyle w:val="AnswerSpace"/>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7528" w14:textId="77777777" w:rsidR="00E83032" w:rsidRPr="004C25EC" w:rsidRDefault="00E83032" w:rsidP="0048522F">
                  <w:pPr>
                    <w:pStyle w:val="AnswerSpace"/>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D4BE1" w14:textId="77777777" w:rsidR="00E83032" w:rsidRDefault="00E83032" w:rsidP="00884F49">
                  <w:pPr>
                    <w:pStyle w:val="AnswerSpace"/>
                  </w:pPr>
                  <w:r>
                    <w:t>$</w:t>
                  </w:r>
                </w:p>
              </w:tc>
              <w:tc>
                <w:tcPr>
                  <w:tcW w:w="2222" w:type="dxa"/>
                  <w:tcBorders>
                    <w:top w:val="single" w:sz="4" w:space="0" w:color="000000" w:themeColor="text1"/>
                    <w:left w:val="single" w:sz="4" w:space="0" w:color="000000" w:themeColor="text1"/>
                    <w:bottom w:val="single" w:sz="4" w:space="0" w:color="000000" w:themeColor="text1"/>
                  </w:tcBorders>
                </w:tcPr>
                <w:p w14:paraId="3D24FA76" w14:textId="77777777" w:rsidR="00E83032" w:rsidRPr="00DC3ACD" w:rsidRDefault="00E83032" w:rsidP="0048522F">
                  <w:pPr>
                    <w:pStyle w:val="AnswerSpace"/>
                    <w:rPr>
                      <w:u w:val="words"/>
                    </w:rPr>
                  </w:pPr>
                </w:p>
              </w:tc>
            </w:tr>
            <w:tr w:rsidR="00E83032" w:rsidRPr="00722759" w14:paraId="1D173D0B" w14:textId="77777777" w:rsidTr="00884F49">
              <w:trPr>
                <w:trHeight w:val="615"/>
              </w:trPr>
              <w:tc>
                <w:tcPr>
                  <w:tcW w:w="3399" w:type="dxa"/>
                  <w:tcBorders>
                    <w:top w:val="single" w:sz="4" w:space="0" w:color="000000" w:themeColor="text1"/>
                    <w:bottom w:val="single" w:sz="4" w:space="0" w:color="000000" w:themeColor="text1"/>
                    <w:right w:val="single" w:sz="4" w:space="0" w:color="000000" w:themeColor="text1"/>
                  </w:tcBorders>
                </w:tcPr>
                <w:p w14:paraId="53E6CDF5" w14:textId="77777777" w:rsidR="00E83032" w:rsidRPr="004C25EC" w:rsidRDefault="00E83032" w:rsidP="0048522F">
                  <w:pPr>
                    <w:pStyle w:val="AnswerSpace"/>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80FD6" w14:textId="77777777" w:rsidR="00E83032" w:rsidRPr="004C25EC" w:rsidRDefault="00E83032" w:rsidP="0048522F">
                  <w:pPr>
                    <w:pStyle w:val="AnswerSpace"/>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046ACC" w14:textId="77777777" w:rsidR="00E83032" w:rsidRDefault="00E83032" w:rsidP="00884F49">
                  <w:pPr>
                    <w:pStyle w:val="AnswerSpace"/>
                  </w:pPr>
                  <w:r>
                    <w:t>$</w:t>
                  </w:r>
                </w:p>
              </w:tc>
              <w:tc>
                <w:tcPr>
                  <w:tcW w:w="2222" w:type="dxa"/>
                  <w:tcBorders>
                    <w:top w:val="single" w:sz="4" w:space="0" w:color="000000" w:themeColor="text1"/>
                    <w:left w:val="single" w:sz="4" w:space="0" w:color="000000" w:themeColor="text1"/>
                    <w:bottom w:val="single" w:sz="4" w:space="0" w:color="000000" w:themeColor="text1"/>
                  </w:tcBorders>
                </w:tcPr>
                <w:p w14:paraId="7181D6B8" w14:textId="77777777" w:rsidR="00E83032" w:rsidRDefault="00E83032" w:rsidP="0048522F">
                  <w:pPr>
                    <w:pStyle w:val="AnswerSpace"/>
                  </w:pPr>
                </w:p>
              </w:tc>
            </w:tr>
          </w:tbl>
          <w:p w14:paraId="1F8D8D90" w14:textId="77777777" w:rsidR="00E83032" w:rsidRDefault="00E83032" w:rsidP="0048522F"/>
        </w:tc>
      </w:tr>
    </w:tbl>
    <w:p w14:paraId="2A346AE6" w14:textId="4D06DA0C" w:rsidR="00AB3DBB" w:rsidRDefault="00AB3DBB" w:rsidP="00656D17">
      <w:pPr>
        <w:pStyle w:val="SmallSpacer"/>
        <w:rPr>
          <w:rFonts w:eastAsiaTheme="majorEastAsia"/>
        </w:rPr>
      </w:pPr>
    </w:p>
    <w:p w14:paraId="1FC46942" w14:textId="61E6D416" w:rsidR="000F75E4" w:rsidRPr="00AB3DBB" w:rsidRDefault="00AB3DBB" w:rsidP="00AB3DBB">
      <w:pPr>
        <w:spacing w:before="0" w:after="160"/>
        <w:rPr>
          <w:rFonts w:eastAsiaTheme="majorEastAsia"/>
          <w:sz w:val="10"/>
          <w:szCs w:val="10"/>
        </w:rPr>
      </w:pPr>
      <w:r>
        <w:rPr>
          <w:rFonts w:eastAsiaTheme="majorEastAsia"/>
        </w:rP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E83032" w:rsidRPr="00894423" w14:paraId="116EA315" w14:textId="77777777" w:rsidTr="0048522F">
        <w:trPr>
          <w:trHeight w:val="20"/>
        </w:trPr>
        <w:tc>
          <w:tcPr>
            <w:tcW w:w="10589" w:type="dxa"/>
            <w:shd w:val="clear" w:color="auto" w:fill="E7E6E6" w:themeFill="background2"/>
          </w:tcPr>
          <w:p w14:paraId="3F71F271" w14:textId="6EBA988A" w:rsidR="00E83032" w:rsidRPr="00894423" w:rsidRDefault="00E83032" w:rsidP="0048522F">
            <w:pPr>
              <w:pStyle w:val="Heading1"/>
            </w:pPr>
            <w:r>
              <w:lastRenderedPageBreak/>
              <w:t xml:space="preserve">Section </w:t>
            </w:r>
            <w:r w:rsidR="00A378FF">
              <w:t>F</w:t>
            </w:r>
            <w:r>
              <w:t>: Lottery and Gambling Winning</w:t>
            </w:r>
            <w:r w:rsidR="0086142C">
              <w:t>s</w:t>
            </w:r>
          </w:p>
        </w:tc>
      </w:tr>
      <w:tr w:rsidR="00E83032" w:rsidRPr="00912DC3" w14:paraId="47E40EF6" w14:textId="77777777" w:rsidTr="0048522F">
        <w:trPr>
          <w:trHeight w:val="20"/>
        </w:trPr>
        <w:tc>
          <w:tcPr>
            <w:tcW w:w="10589" w:type="dxa"/>
          </w:tcPr>
          <w:p w14:paraId="5C7321C9" w14:textId="77777777" w:rsidR="00E83032" w:rsidRPr="00912DC3" w:rsidRDefault="00E83032" w:rsidP="0048522F">
            <w:r w:rsidRPr="004C25EC">
              <w:rPr>
                <w:rFonts w:cs="Calibri"/>
                <w:color w:val="000000"/>
              </w:rPr>
              <w:t xml:space="preserve">Fill out the information below about the lottery and gambling winnings received in the amount of $4,500 or more in a single game. </w:t>
            </w:r>
            <w:r w:rsidRPr="004C25EC">
              <w:rPr>
                <w:rFonts w:cs="Calibri"/>
                <w:b/>
                <w:bCs/>
                <w:color w:val="000000"/>
              </w:rPr>
              <w:t>Please attach proof</w:t>
            </w:r>
            <w:r w:rsidRPr="004C25EC">
              <w:rPr>
                <w:rFonts w:cs="Calibri"/>
                <w:color w:val="000000"/>
              </w:rPr>
              <w:t xml:space="preserve"> of any changes you report.</w:t>
            </w:r>
          </w:p>
        </w:tc>
      </w:tr>
      <w:tr w:rsidR="00E83032" w14:paraId="3CA5F086" w14:textId="77777777" w:rsidTr="0048522F">
        <w:trPr>
          <w:trHeight w:val="20"/>
        </w:trPr>
        <w:tc>
          <w:tcPr>
            <w:tcW w:w="10589" w:type="dxa"/>
          </w:tcPr>
          <w:tbl>
            <w:tblPr>
              <w:tblStyle w:val="TableGrid"/>
              <w:tblW w:w="10481"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399"/>
              <w:gridCol w:w="2340"/>
              <w:gridCol w:w="1620"/>
              <w:gridCol w:w="3122"/>
            </w:tblGrid>
            <w:tr w:rsidR="00E83032" w:rsidRPr="00722759" w14:paraId="094DAF56" w14:textId="77777777" w:rsidTr="00884F49">
              <w:trPr>
                <w:trHeight w:val="518"/>
              </w:trPr>
              <w:tc>
                <w:tcPr>
                  <w:tcW w:w="3399" w:type="dxa"/>
                  <w:tcBorders>
                    <w:top w:val="nil"/>
                    <w:bottom w:val="nil"/>
                    <w:right w:val="nil"/>
                  </w:tcBorders>
                  <w:shd w:val="clear" w:color="auto" w:fill="F2F2F2" w:themeFill="background1" w:themeFillShade="F2"/>
                </w:tcPr>
                <w:p w14:paraId="131EBF46" w14:textId="77777777" w:rsidR="00E83032" w:rsidRPr="0048627F" w:rsidRDefault="00E83032" w:rsidP="0048522F">
                  <w:pPr>
                    <w:pStyle w:val="QuestionLabel"/>
                  </w:pPr>
                  <w:r>
                    <w:t>Name of person</w:t>
                  </w:r>
                </w:p>
              </w:tc>
              <w:tc>
                <w:tcPr>
                  <w:tcW w:w="2340" w:type="dxa"/>
                  <w:tcBorders>
                    <w:top w:val="nil"/>
                    <w:left w:val="nil"/>
                    <w:bottom w:val="nil"/>
                    <w:right w:val="nil"/>
                  </w:tcBorders>
                  <w:shd w:val="clear" w:color="auto" w:fill="F2F2F2" w:themeFill="background1" w:themeFillShade="F2"/>
                </w:tcPr>
                <w:p w14:paraId="1D9C93FC" w14:textId="77777777" w:rsidR="00E83032" w:rsidRPr="0048627F" w:rsidRDefault="00E83032" w:rsidP="0048522F">
                  <w:pPr>
                    <w:pStyle w:val="QuestionLabel"/>
                  </w:pPr>
                  <w:r>
                    <w:t>Amount received</w:t>
                  </w:r>
                </w:p>
              </w:tc>
              <w:tc>
                <w:tcPr>
                  <w:tcW w:w="1620" w:type="dxa"/>
                  <w:tcBorders>
                    <w:top w:val="nil"/>
                    <w:left w:val="nil"/>
                    <w:bottom w:val="nil"/>
                    <w:right w:val="nil"/>
                  </w:tcBorders>
                  <w:shd w:val="clear" w:color="auto" w:fill="F2F2F2" w:themeFill="background1" w:themeFillShade="F2"/>
                </w:tcPr>
                <w:p w14:paraId="1AE5DCD4" w14:textId="77777777" w:rsidR="00E83032" w:rsidRPr="0048627F" w:rsidRDefault="00E83032" w:rsidP="0048522F">
                  <w:pPr>
                    <w:pStyle w:val="QuestionLabel"/>
                  </w:pPr>
                  <w:r>
                    <w:t>Date received</w:t>
                  </w:r>
                </w:p>
              </w:tc>
              <w:tc>
                <w:tcPr>
                  <w:tcW w:w="3122" w:type="dxa"/>
                  <w:tcBorders>
                    <w:top w:val="nil"/>
                    <w:left w:val="nil"/>
                    <w:bottom w:val="nil"/>
                  </w:tcBorders>
                  <w:shd w:val="clear" w:color="auto" w:fill="F2F2F2" w:themeFill="background1" w:themeFillShade="F2"/>
                </w:tcPr>
                <w:p w14:paraId="7F555FEB" w14:textId="77777777" w:rsidR="00E83032" w:rsidRPr="0048627F" w:rsidRDefault="00E83032" w:rsidP="0048522F">
                  <w:pPr>
                    <w:pStyle w:val="QuestionLabel"/>
                  </w:pPr>
                  <w:r>
                    <w:t>How much winnings are left?</w:t>
                  </w:r>
                </w:p>
              </w:tc>
            </w:tr>
            <w:tr w:rsidR="00E83032" w:rsidRPr="00722759" w14:paraId="4CF8265E" w14:textId="77777777" w:rsidTr="00884F49">
              <w:trPr>
                <w:trHeight w:val="558"/>
              </w:trPr>
              <w:tc>
                <w:tcPr>
                  <w:tcW w:w="3399" w:type="dxa"/>
                  <w:tcBorders>
                    <w:top w:val="nil"/>
                    <w:bottom w:val="single" w:sz="4" w:space="0" w:color="000000" w:themeColor="text1"/>
                    <w:right w:val="single" w:sz="4" w:space="0" w:color="000000" w:themeColor="text1"/>
                  </w:tcBorders>
                </w:tcPr>
                <w:p w14:paraId="044C3E8D" w14:textId="77777777" w:rsidR="00E83032" w:rsidRPr="004C25EC" w:rsidRDefault="00E83032" w:rsidP="0048522F">
                  <w:pPr>
                    <w:pStyle w:val="AnswerSpace"/>
                  </w:pPr>
                </w:p>
              </w:tc>
              <w:tc>
                <w:tcPr>
                  <w:tcW w:w="2340" w:type="dxa"/>
                  <w:tcBorders>
                    <w:top w:val="nil"/>
                    <w:left w:val="single" w:sz="4" w:space="0" w:color="000000" w:themeColor="text1"/>
                    <w:bottom w:val="single" w:sz="4" w:space="0" w:color="000000" w:themeColor="text1"/>
                    <w:right w:val="single" w:sz="4" w:space="0" w:color="000000" w:themeColor="text1"/>
                  </w:tcBorders>
                  <w:vAlign w:val="center"/>
                </w:tcPr>
                <w:p w14:paraId="7C08658F" w14:textId="77777777" w:rsidR="00E83032" w:rsidRPr="004C25EC" w:rsidRDefault="00E83032" w:rsidP="00884F49">
                  <w:pPr>
                    <w:pStyle w:val="AnswerSpace"/>
                  </w:pPr>
                  <w:r>
                    <w:t>$</w:t>
                  </w:r>
                </w:p>
              </w:tc>
              <w:tc>
                <w:tcPr>
                  <w:tcW w:w="1620" w:type="dxa"/>
                  <w:tcBorders>
                    <w:top w:val="nil"/>
                    <w:left w:val="single" w:sz="4" w:space="0" w:color="000000" w:themeColor="text1"/>
                    <w:bottom w:val="single" w:sz="4" w:space="0" w:color="000000" w:themeColor="text1"/>
                    <w:right w:val="single" w:sz="4" w:space="0" w:color="000000" w:themeColor="text1"/>
                  </w:tcBorders>
                </w:tcPr>
                <w:p w14:paraId="692D23F2" w14:textId="77777777" w:rsidR="00E83032" w:rsidRPr="00512E7F" w:rsidRDefault="00E83032" w:rsidP="0048522F">
                  <w:pPr>
                    <w:pStyle w:val="RadioButton"/>
                    <w:numPr>
                      <w:ilvl w:val="0"/>
                      <w:numId w:val="0"/>
                    </w:numPr>
                    <w:ind w:left="360" w:hanging="360"/>
                  </w:pPr>
                </w:p>
              </w:tc>
              <w:tc>
                <w:tcPr>
                  <w:tcW w:w="3122" w:type="dxa"/>
                  <w:tcBorders>
                    <w:top w:val="nil"/>
                    <w:left w:val="single" w:sz="4" w:space="0" w:color="000000" w:themeColor="text1"/>
                    <w:bottom w:val="single" w:sz="4" w:space="0" w:color="000000" w:themeColor="text1"/>
                  </w:tcBorders>
                  <w:vAlign w:val="center"/>
                </w:tcPr>
                <w:p w14:paraId="03C8E4A4" w14:textId="77777777" w:rsidR="00E83032" w:rsidRDefault="00E83032" w:rsidP="00884F49">
                  <w:pPr>
                    <w:pStyle w:val="AnswerSpace"/>
                  </w:pPr>
                  <w:r>
                    <w:t>$</w:t>
                  </w:r>
                </w:p>
              </w:tc>
            </w:tr>
            <w:tr w:rsidR="00E83032" w:rsidRPr="00722759" w14:paraId="78C39FB5" w14:textId="77777777" w:rsidTr="00884F49">
              <w:trPr>
                <w:trHeight w:val="611"/>
              </w:trPr>
              <w:tc>
                <w:tcPr>
                  <w:tcW w:w="3399" w:type="dxa"/>
                  <w:tcBorders>
                    <w:top w:val="single" w:sz="4" w:space="0" w:color="000000" w:themeColor="text1"/>
                    <w:bottom w:val="single" w:sz="4" w:space="0" w:color="000000" w:themeColor="text1"/>
                    <w:right w:val="single" w:sz="4" w:space="0" w:color="000000" w:themeColor="text1"/>
                  </w:tcBorders>
                </w:tcPr>
                <w:p w14:paraId="66E4C63A" w14:textId="77777777" w:rsidR="00E83032" w:rsidRPr="004C25EC" w:rsidRDefault="00E83032" w:rsidP="0048522F">
                  <w:pPr>
                    <w:pStyle w:val="AnswerSpace"/>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5965A" w14:textId="77777777" w:rsidR="00E83032" w:rsidRPr="004C25EC" w:rsidRDefault="00E83032" w:rsidP="00884F49">
                  <w:pPr>
                    <w:pStyle w:val="AnswerSpace"/>
                  </w:pPr>
                  <w:r>
                    <w:t>$</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6017F" w14:textId="77777777" w:rsidR="00E83032" w:rsidRDefault="00E83032" w:rsidP="0048522F">
                  <w:pPr>
                    <w:pStyle w:val="RadioButton"/>
                    <w:numPr>
                      <w:ilvl w:val="0"/>
                      <w:numId w:val="0"/>
                    </w:numPr>
                    <w:ind w:left="360" w:hanging="360"/>
                  </w:pPr>
                </w:p>
              </w:tc>
              <w:tc>
                <w:tcPr>
                  <w:tcW w:w="3122" w:type="dxa"/>
                  <w:tcBorders>
                    <w:top w:val="single" w:sz="4" w:space="0" w:color="000000" w:themeColor="text1"/>
                    <w:left w:val="single" w:sz="4" w:space="0" w:color="000000" w:themeColor="text1"/>
                    <w:bottom w:val="single" w:sz="4" w:space="0" w:color="000000" w:themeColor="text1"/>
                  </w:tcBorders>
                  <w:vAlign w:val="center"/>
                </w:tcPr>
                <w:p w14:paraId="6B640FEB" w14:textId="77777777" w:rsidR="00E83032" w:rsidRPr="004C25EC" w:rsidRDefault="00E83032" w:rsidP="00884F49">
                  <w:pPr>
                    <w:pStyle w:val="AnswerSpace"/>
                  </w:pPr>
                  <w:r w:rsidRPr="004C25EC">
                    <w:t>$</w:t>
                  </w:r>
                </w:p>
              </w:tc>
            </w:tr>
            <w:tr w:rsidR="00E83032" w:rsidRPr="00722759" w14:paraId="200F3DDE" w14:textId="77777777" w:rsidTr="00884F49">
              <w:trPr>
                <w:trHeight w:val="530"/>
              </w:trPr>
              <w:tc>
                <w:tcPr>
                  <w:tcW w:w="3399" w:type="dxa"/>
                  <w:tcBorders>
                    <w:top w:val="single" w:sz="4" w:space="0" w:color="000000" w:themeColor="text1"/>
                    <w:bottom w:val="single" w:sz="4" w:space="0" w:color="000000" w:themeColor="text1"/>
                    <w:right w:val="single" w:sz="4" w:space="0" w:color="000000" w:themeColor="text1"/>
                  </w:tcBorders>
                </w:tcPr>
                <w:p w14:paraId="03D2CDD5" w14:textId="77777777" w:rsidR="00E83032" w:rsidRPr="004C25EC" w:rsidRDefault="00E83032" w:rsidP="0048522F">
                  <w:pPr>
                    <w:pStyle w:val="AnswerSpace"/>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F0738" w14:textId="77777777" w:rsidR="00E83032" w:rsidRPr="004C25EC" w:rsidRDefault="00E83032" w:rsidP="00884F49">
                  <w:pPr>
                    <w:pStyle w:val="AnswerSpace"/>
                  </w:pPr>
                  <w:r>
                    <w:t>$</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4DAF1" w14:textId="77777777" w:rsidR="00E83032" w:rsidRDefault="00E83032" w:rsidP="0048522F">
                  <w:pPr>
                    <w:pStyle w:val="RadioButton"/>
                    <w:numPr>
                      <w:ilvl w:val="0"/>
                      <w:numId w:val="0"/>
                    </w:numPr>
                    <w:ind w:left="360" w:hanging="360"/>
                  </w:pPr>
                </w:p>
              </w:tc>
              <w:tc>
                <w:tcPr>
                  <w:tcW w:w="3122" w:type="dxa"/>
                  <w:tcBorders>
                    <w:top w:val="single" w:sz="4" w:space="0" w:color="000000" w:themeColor="text1"/>
                    <w:left w:val="single" w:sz="4" w:space="0" w:color="000000" w:themeColor="text1"/>
                    <w:bottom w:val="single" w:sz="4" w:space="0" w:color="000000" w:themeColor="text1"/>
                  </w:tcBorders>
                  <w:vAlign w:val="center"/>
                </w:tcPr>
                <w:p w14:paraId="02C0231A" w14:textId="77777777" w:rsidR="00E83032" w:rsidRDefault="00E83032" w:rsidP="00884F49">
                  <w:pPr>
                    <w:pStyle w:val="AnswerSpace"/>
                  </w:pPr>
                  <w:r>
                    <w:t>$</w:t>
                  </w:r>
                </w:p>
              </w:tc>
            </w:tr>
          </w:tbl>
          <w:p w14:paraId="03C52195" w14:textId="77777777" w:rsidR="00E83032" w:rsidRDefault="00E83032" w:rsidP="0048522F"/>
        </w:tc>
      </w:tr>
    </w:tbl>
    <w:p w14:paraId="7CDC2E55" w14:textId="77777777" w:rsidR="00C60645" w:rsidRDefault="00C60645"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667825" w:rsidRPr="00894423" w14:paraId="13C5BD00" w14:textId="77777777" w:rsidTr="00E83BF7">
        <w:trPr>
          <w:trHeight w:val="20"/>
        </w:trPr>
        <w:tc>
          <w:tcPr>
            <w:tcW w:w="10589" w:type="dxa"/>
            <w:shd w:val="clear" w:color="auto" w:fill="E7E6E6" w:themeFill="background2"/>
          </w:tcPr>
          <w:p w14:paraId="1D0CEBFB" w14:textId="2C78F6A2" w:rsidR="00667825" w:rsidRPr="00894423" w:rsidRDefault="00667825" w:rsidP="00E83BF7">
            <w:pPr>
              <w:pStyle w:val="Heading1"/>
            </w:pPr>
            <w:r>
              <w:t>Section G: Financial Resources</w:t>
            </w:r>
          </w:p>
        </w:tc>
      </w:tr>
      <w:tr w:rsidR="00667825" w14:paraId="719E9735" w14:textId="77777777" w:rsidTr="00E83BF7">
        <w:trPr>
          <w:trHeight w:val="20"/>
        </w:trPr>
        <w:tc>
          <w:tcPr>
            <w:tcW w:w="10589" w:type="dxa"/>
          </w:tcPr>
          <w:p w14:paraId="7FE3BC89" w14:textId="1F6C2879" w:rsidR="00667825" w:rsidRDefault="00667825" w:rsidP="00667825">
            <w:pPr>
              <w:rPr>
                <w:rFonts w:cs="Calibri"/>
                <w:color w:val="000000"/>
              </w:rPr>
            </w:pPr>
            <w:r>
              <w:rPr>
                <w:rFonts w:cs="Calibri"/>
                <w:color w:val="000000"/>
              </w:rPr>
              <w:t>Answer the question</w:t>
            </w:r>
            <w:r w:rsidRPr="00D537A3">
              <w:rPr>
                <w:rFonts w:cs="Calibri"/>
                <w:color w:val="000000"/>
              </w:rPr>
              <w:t xml:space="preserve"> below if </w:t>
            </w:r>
            <w:r>
              <w:rPr>
                <w:rFonts w:cs="Calibri"/>
                <w:color w:val="000000"/>
              </w:rPr>
              <w:t xml:space="preserve">the </w:t>
            </w:r>
            <w:r w:rsidRPr="004B33BA">
              <w:rPr>
                <w:rFonts w:cs="Calibri"/>
                <w:color w:val="000000"/>
              </w:rPr>
              <w:t>total amount of money</w:t>
            </w:r>
            <w:r>
              <w:rPr>
                <w:rFonts w:cs="Calibri"/>
                <w:color w:val="000000"/>
              </w:rPr>
              <w:t xml:space="preserve"> your household has</w:t>
            </w:r>
            <w:r w:rsidRPr="00D537A3">
              <w:rPr>
                <w:rFonts w:cs="Calibri"/>
                <w:color w:val="000000"/>
              </w:rPr>
              <w:t xml:space="preserve"> (including cash, checking or savings accounts,</w:t>
            </w:r>
            <w:r>
              <w:rPr>
                <w:rFonts w:cs="Calibri"/>
                <w:color w:val="000000"/>
              </w:rPr>
              <w:t xml:space="preserve"> </w:t>
            </w:r>
            <w:r w:rsidRPr="00D537A3">
              <w:rPr>
                <w:rFonts w:cs="Calibri"/>
                <w:color w:val="000000"/>
              </w:rPr>
              <w:t xml:space="preserve">stocks, or bonds) </w:t>
            </w:r>
            <w:r w:rsidRPr="004B33BA">
              <w:rPr>
                <w:rFonts w:cs="Calibri"/>
                <w:color w:val="000000"/>
              </w:rPr>
              <w:t>increased</w:t>
            </w:r>
            <w:r w:rsidRPr="00D537A3">
              <w:rPr>
                <w:rFonts w:cs="Calibri"/>
                <w:color w:val="000000"/>
              </w:rPr>
              <w:t xml:space="preserve"> above your program limit of</w:t>
            </w:r>
            <w:r>
              <w:rPr>
                <w:rFonts w:cs="Calibri"/>
                <w:color w:val="000000"/>
              </w:rPr>
              <w:t xml:space="preserve"> </w:t>
            </w:r>
            <w:r w:rsidRPr="00B62AE0">
              <w:rPr>
                <w:rFonts w:cs="Calibri"/>
                <w:b/>
                <w:bCs/>
                <w:color w:val="000000"/>
              </w:rPr>
              <w:t>$3,000</w:t>
            </w:r>
            <w:r w:rsidRPr="00D537A3">
              <w:rPr>
                <w:rFonts w:cs="Calibri"/>
                <w:color w:val="000000"/>
              </w:rPr>
              <w:t xml:space="preserve"> (or $4,500 if someone in your household is 60 or older or has a disability)</w:t>
            </w:r>
            <w:r>
              <w:rPr>
                <w:rFonts w:cs="Calibri"/>
                <w:color w:val="000000"/>
              </w:rPr>
              <w:t xml:space="preserve">. </w:t>
            </w:r>
            <w:r w:rsidRPr="004C25EC">
              <w:rPr>
                <w:rFonts w:cs="Calibri"/>
                <w:b/>
                <w:bCs/>
                <w:color w:val="000000"/>
              </w:rPr>
              <w:t>Please attach proof</w:t>
            </w:r>
            <w:r w:rsidRPr="004C25EC">
              <w:rPr>
                <w:rFonts w:cs="Calibri"/>
                <w:color w:val="000000"/>
              </w:rPr>
              <w:t xml:space="preserve"> of any changes you report.</w:t>
            </w:r>
          </w:p>
          <w:tbl>
            <w:tblPr>
              <w:tblStyle w:val="TableGridLight"/>
              <w:tblW w:w="10398" w:type="dxa"/>
              <w:tblCellSpacing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475"/>
              <w:gridCol w:w="4923"/>
            </w:tblGrid>
            <w:tr w:rsidR="00667825" w:rsidRPr="00582753" w14:paraId="59CC42E6" w14:textId="77777777" w:rsidTr="00E83BF7">
              <w:trPr>
                <w:trHeight w:val="283"/>
                <w:tblCellSpacing w:w="43" w:type="dxa"/>
              </w:trPr>
              <w:tc>
                <w:tcPr>
                  <w:tcW w:w="5346" w:type="dxa"/>
                </w:tcPr>
                <w:p w14:paraId="5EC4C9EE" w14:textId="77777777" w:rsidR="00667825" w:rsidRPr="006457F5" w:rsidRDefault="00667825" w:rsidP="00667825">
                  <w:pPr>
                    <w:pStyle w:val="QuestionLabel"/>
                    <w:spacing w:before="0"/>
                    <w:rPr>
                      <w:color w:val="000000" w:themeColor="text1"/>
                    </w:rPr>
                  </w:pPr>
                  <w:r>
                    <w:rPr>
                      <w:color w:val="000000" w:themeColor="text1"/>
                      <w:szCs w:val="23"/>
                    </w:rPr>
                    <w:t>What is the total amount your household has now?</w:t>
                  </w:r>
                </w:p>
              </w:tc>
              <w:tc>
                <w:tcPr>
                  <w:tcW w:w="4794" w:type="dxa"/>
                </w:tcPr>
                <w:p w14:paraId="3E839A89" w14:textId="77777777" w:rsidR="00667825" w:rsidRPr="00582753" w:rsidRDefault="00667825" w:rsidP="00667825">
                  <w:pPr>
                    <w:pStyle w:val="QuestionLabel"/>
                    <w:spacing w:before="0"/>
                  </w:pPr>
                </w:p>
              </w:tc>
            </w:tr>
            <w:tr w:rsidR="00667825" w14:paraId="0F0A20BE" w14:textId="77777777" w:rsidTr="00E83BF7">
              <w:trPr>
                <w:trHeight w:val="396"/>
                <w:tblCellSpacing w:w="43" w:type="dxa"/>
              </w:trPr>
              <w:tc>
                <w:tcPr>
                  <w:tcW w:w="102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F5630" w14:textId="77777777" w:rsidR="00667825" w:rsidRPr="002157BB" w:rsidRDefault="00667825" w:rsidP="00667825">
                  <w:pPr>
                    <w:rPr>
                      <w:lang w:eastAsia="en-US"/>
                    </w:rPr>
                  </w:pPr>
                  <w:r>
                    <w:rPr>
                      <w:lang w:eastAsia="en-US"/>
                    </w:rPr>
                    <w:t xml:space="preserve"> $ </w:t>
                  </w:r>
                </w:p>
              </w:tc>
            </w:tr>
          </w:tbl>
          <w:p w14:paraId="44790416" w14:textId="77777777" w:rsidR="00667825" w:rsidRDefault="00667825" w:rsidP="00667825"/>
        </w:tc>
      </w:tr>
    </w:tbl>
    <w:p w14:paraId="2F81AE6A" w14:textId="77777777" w:rsidR="00667825" w:rsidRDefault="00667825" w:rsidP="008153DC">
      <w:pPr>
        <w:pStyle w:val="Section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667825" w:rsidRPr="00894423" w14:paraId="24FF1682" w14:textId="77777777" w:rsidTr="00E83BF7">
        <w:trPr>
          <w:trHeight w:val="20"/>
        </w:trPr>
        <w:tc>
          <w:tcPr>
            <w:tcW w:w="10589" w:type="dxa"/>
            <w:shd w:val="clear" w:color="auto" w:fill="E7E6E6" w:themeFill="background2"/>
          </w:tcPr>
          <w:p w14:paraId="623EF9B9" w14:textId="45C22BEB" w:rsidR="00667825" w:rsidRPr="00894423" w:rsidRDefault="00667825" w:rsidP="00E83BF7">
            <w:pPr>
              <w:pStyle w:val="Heading1"/>
            </w:pPr>
            <w:r>
              <w:t>Section H: Vehicles</w:t>
            </w:r>
          </w:p>
        </w:tc>
      </w:tr>
      <w:tr w:rsidR="00667825" w:rsidRPr="00912DC3" w14:paraId="0B0C8F32" w14:textId="77777777" w:rsidTr="00E83BF7">
        <w:trPr>
          <w:trHeight w:val="20"/>
        </w:trPr>
        <w:tc>
          <w:tcPr>
            <w:tcW w:w="10589" w:type="dxa"/>
          </w:tcPr>
          <w:p w14:paraId="690F4D12" w14:textId="07E64BC8" w:rsidR="00667825" w:rsidRPr="00667825" w:rsidRDefault="00667825" w:rsidP="00667825">
            <w:pPr>
              <w:rPr>
                <w:rFonts w:cs="Calibri"/>
                <w:color w:val="000000"/>
              </w:rPr>
            </w:pPr>
            <w:r>
              <w:t xml:space="preserve">Fill out the table below if anyone in your household bought, sold, or was given a car, motorcycle, boat, camper, or other vehicle. </w:t>
            </w:r>
            <w:r w:rsidRPr="004C25EC">
              <w:rPr>
                <w:rFonts w:cs="Calibri"/>
                <w:b/>
                <w:bCs/>
                <w:color w:val="000000"/>
              </w:rPr>
              <w:t>Please attach proof</w:t>
            </w:r>
            <w:r w:rsidRPr="004C25EC">
              <w:rPr>
                <w:rFonts w:cs="Calibri"/>
                <w:color w:val="000000"/>
              </w:rPr>
              <w:t xml:space="preserve"> of any changes you report.</w:t>
            </w:r>
          </w:p>
        </w:tc>
      </w:tr>
      <w:tr w:rsidR="00667825" w14:paraId="176655F9" w14:textId="77777777" w:rsidTr="00E83BF7">
        <w:trPr>
          <w:trHeight w:val="20"/>
        </w:trPr>
        <w:tc>
          <w:tcPr>
            <w:tcW w:w="10589" w:type="dxa"/>
          </w:tcPr>
          <w:tbl>
            <w:tblPr>
              <w:tblStyle w:val="TableGrid"/>
              <w:tblW w:w="10475"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2514"/>
              <w:gridCol w:w="2062"/>
              <w:gridCol w:w="1452"/>
              <w:gridCol w:w="1800"/>
              <w:gridCol w:w="2647"/>
            </w:tblGrid>
            <w:tr w:rsidR="00667825" w:rsidRPr="00722759" w14:paraId="755DC863" w14:textId="77777777" w:rsidTr="00E83BF7">
              <w:trPr>
                <w:trHeight w:val="458"/>
              </w:trPr>
              <w:tc>
                <w:tcPr>
                  <w:tcW w:w="2514" w:type="dxa"/>
                  <w:tcBorders>
                    <w:top w:val="nil"/>
                    <w:bottom w:val="nil"/>
                    <w:right w:val="nil"/>
                  </w:tcBorders>
                  <w:shd w:val="clear" w:color="auto" w:fill="F2F2F2" w:themeFill="background1" w:themeFillShade="F2"/>
                </w:tcPr>
                <w:p w14:paraId="3D2B2B72" w14:textId="77777777" w:rsidR="00667825" w:rsidRPr="0048627F" w:rsidRDefault="00667825" w:rsidP="00667825">
                  <w:pPr>
                    <w:pStyle w:val="QuestionLabel"/>
                  </w:pPr>
                  <w:r>
                    <w:t>Make of vehicle</w:t>
                  </w:r>
                </w:p>
              </w:tc>
              <w:tc>
                <w:tcPr>
                  <w:tcW w:w="2062" w:type="dxa"/>
                  <w:tcBorders>
                    <w:top w:val="nil"/>
                    <w:left w:val="nil"/>
                    <w:bottom w:val="nil"/>
                    <w:right w:val="nil"/>
                  </w:tcBorders>
                  <w:shd w:val="clear" w:color="auto" w:fill="F2F2F2" w:themeFill="background1" w:themeFillShade="F2"/>
                </w:tcPr>
                <w:p w14:paraId="3C2E7873" w14:textId="77777777" w:rsidR="00667825" w:rsidRPr="0048627F" w:rsidRDefault="00667825" w:rsidP="00667825">
                  <w:pPr>
                    <w:pStyle w:val="QuestionLabel"/>
                  </w:pPr>
                  <w:r>
                    <w:t>Model</w:t>
                  </w:r>
                </w:p>
              </w:tc>
              <w:tc>
                <w:tcPr>
                  <w:tcW w:w="1452" w:type="dxa"/>
                  <w:tcBorders>
                    <w:top w:val="nil"/>
                    <w:left w:val="nil"/>
                    <w:bottom w:val="nil"/>
                    <w:right w:val="nil"/>
                  </w:tcBorders>
                  <w:shd w:val="clear" w:color="auto" w:fill="F2F2F2" w:themeFill="background1" w:themeFillShade="F2"/>
                </w:tcPr>
                <w:p w14:paraId="5DCFAAEB" w14:textId="77777777" w:rsidR="00667825" w:rsidRPr="0048627F" w:rsidRDefault="00667825" w:rsidP="00667825">
                  <w:pPr>
                    <w:pStyle w:val="QuestionLabel"/>
                  </w:pPr>
                  <w:r>
                    <w:t>Year</w:t>
                  </w:r>
                </w:p>
              </w:tc>
              <w:tc>
                <w:tcPr>
                  <w:tcW w:w="1800" w:type="dxa"/>
                  <w:tcBorders>
                    <w:top w:val="nil"/>
                    <w:left w:val="nil"/>
                    <w:bottom w:val="nil"/>
                    <w:right w:val="nil"/>
                  </w:tcBorders>
                  <w:shd w:val="clear" w:color="auto" w:fill="F2F2F2" w:themeFill="background1" w:themeFillShade="F2"/>
                </w:tcPr>
                <w:p w14:paraId="02DCDCBB" w14:textId="77777777" w:rsidR="00667825" w:rsidRPr="00836CFA" w:rsidRDefault="00667825" w:rsidP="00667825">
                  <w:pPr>
                    <w:pStyle w:val="QuestionLabel"/>
                    <w:rPr>
                      <w:b w:val="0"/>
                      <w:bCs w:val="0"/>
                    </w:rPr>
                  </w:pPr>
                  <w:r>
                    <w:t xml:space="preserve">Value </w:t>
                  </w:r>
                </w:p>
              </w:tc>
              <w:tc>
                <w:tcPr>
                  <w:tcW w:w="2647" w:type="dxa"/>
                  <w:tcBorders>
                    <w:top w:val="nil"/>
                    <w:left w:val="nil"/>
                    <w:bottom w:val="nil"/>
                  </w:tcBorders>
                  <w:shd w:val="clear" w:color="auto" w:fill="F2F2F2" w:themeFill="background1" w:themeFillShade="F2"/>
                </w:tcPr>
                <w:p w14:paraId="6E0C9FDD" w14:textId="77777777" w:rsidR="00667825" w:rsidRPr="00836CFA" w:rsidRDefault="00667825" w:rsidP="00667825">
                  <w:pPr>
                    <w:pStyle w:val="QuestionLabel"/>
                    <w:rPr>
                      <w:b w:val="0"/>
                      <w:bCs w:val="0"/>
                    </w:rPr>
                  </w:pPr>
                  <w:r>
                    <w:t>Type of change</w:t>
                  </w:r>
                </w:p>
              </w:tc>
            </w:tr>
            <w:tr w:rsidR="00667825" w:rsidRPr="00722759" w14:paraId="4E0CC863" w14:textId="77777777" w:rsidTr="00E83BF7">
              <w:trPr>
                <w:trHeight w:val="548"/>
              </w:trPr>
              <w:tc>
                <w:tcPr>
                  <w:tcW w:w="2514" w:type="dxa"/>
                  <w:tcBorders>
                    <w:top w:val="nil"/>
                    <w:bottom w:val="single" w:sz="4" w:space="0" w:color="000000" w:themeColor="text1"/>
                    <w:right w:val="single" w:sz="4" w:space="0" w:color="000000" w:themeColor="text1"/>
                  </w:tcBorders>
                  <w:vAlign w:val="center"/>
                </w:tcPr>
                <w:p w14:paraId="29DD6C56" w14:textId="77777777" w:rsidR="00667825" w:rsidRPr="004C25EC" w:rsidRDefault="00667825" w:rsidP="00667825">
                  <w:pPr>
                    <w:pStyle w:val="AnswerSpace"/>
                    <w:ind w:left="0"/>
                  </w:pPr>
                </w:p>
              </w:tc>
              <w:tc>
                <w:tcPr>
                  <w:tcW w:w="2062" w:type="dxa"/>
                  <w:tcBorders>
                    <w:top w:val="nil"/>
                    <w:left w:val="single" w:sz="4" w:space="0" w:color="000000" w:themeColor="text1"/>
                    <w:bottom w:val="single" w:sz="4" w:space="0" w:color="000000" w:themeColor="text1"/>
                    <w:right w:val="single" w:sz="4" w:space="0" w:color="000000" w:themeColor="text1"/>
                  </w:tcBorders>
                  <w:vAlign w:val="center"/>
                </w:tcPr>
                <w:p w14:paraId="2E91E826" w14:textId="77777777" w:rsidR="00667825" w:rsidRPr="004C25EC" w:rsidRDefault="00667825" w:rsidP="00667825">
                  <w:pPr>
                    <w:pStyle w:val="AnswerSpace"/>
                  </w:pPr>
                </w:p>
              </w:tc>
              <w:tc>
                <w:tcPr>
                  <w:tcW w:w="1452" w:type="dxa"/>
                  <w:tcBorders>
                    <w:top w:val="nil"/>
                    <w:left w:val="single" w:sz="4" w:space="0" w:color="000000" w:themeColor="text1"/>
                    <w:bottom w:val="single" w:sz="4" w:space="0" w:color="000000" w:themeColor="text1"/>
                    <w:right w:val="single" w:sz="4" w:space="0" w:color="000000" w:themeColor="text1"/>
                  </w:tcBorders>
                  <w:vAlign w:val="center"/>
                </w:tcPr>
                <w:p w14:paraId="2E83C988" w14:textId="77777777" w:rsidR="00667825" w:rsidRPr="00512E7F" w:rsidRDefault="00667825" w:rsidP="00667825">
                  <w:pPr>
                    <w:pStyle w:val="AnswerSpace"/>
                  </w:pPr>
                </w:p>
              </w:tc>
              <w:tc>
                <w:tcPr>
                  <w:tcW w:w="1800" w:type="dxa"/>
                  <w:tcBorders>
                    <w:top w:val="nil"/>
                    <w:left w:val="single" w:sz="4" w:space="0" w:color="000000" w:themeColor="text1"/>
                    <w:bottom w:val="single" w:sz="4" w:space="0" w:color="000000" w:themeColor="text1"/>
                    <w:right w:val="single" w:sz="4" w:space="0" w:color="000000" w:themeColor="text1"/>
                  </w:tcBorders>
                  <w:vAlign w:val="center"/>
                </w:tcPr>
                <w:p w14:paraId="10D72413" w14:textId="77777777" w:rsidR="00667825" w:rsidRDefault="00667825" w:rsidP="00667825">
                  <w:pPr>
                    <w:pStyle w:val="AnswerSpace"/>
                  </w:pPr>
                  <w:r>
                    <w:t>$</w:t>
                  </w:r>
                </w:p>
              </w:tc>
              <w:tc>
                <w:tcPr>
                  <w:tcW w:w="2647" w:type="dxa"/>
                  <w:tcBorders>
                    <w:top w:val="nil"/>
                    <w:left w:val="single" w:sz="4" w:space="0" w:color="000000" w:themeColor="text1"/>
                    <w:bottom w:val="single" w:sz="4" w:space="0" w:color="000000" w:themeColor="text1"/>
                  </w:tcBorders>
                  <w:vAlign w:val="center"/>
                </w:tcPr>
                <w:p w14:paraId="288FB330" w14:textId="77777777" w:rsidR="00667825" w:rsidRPr="00836CFA" w:rsidRDefault="00667825" w:rsidP="00667825">
                  <w:pPr>
                    <w:pStyle w:val="RadioButton"/>
                  </w:pPr>
                  <w:r w:rsidRPr="00836CFA">
                    <w:t>Bought</w:t>
                  </w:r>
                </w:p>
                <w:p w14:paraId="2BD9FA73" w14:textId="77777777" w:rsidR="00667825" w:rsidRPr="00836CFA" w:rsidRDefault="00667825" w:rsidP="00667825">
                  <w:pPr>
                    <w:pStyle w:val="RadioButton"/>
                  </w:pPr>
                  <w:r w:rsidRPr="00836CFA">
                    <w:t>Sold</w:t>
                  </w:r>
                </w:p>
                <w:p w14:paraId="6469E897" w14:textId="77777777" w:rsidR="00667825" w:rsidRDefault="00667825" w:rsidP="00667825">
                  <w:pPr>
                    <w:pStyle w:val="RadioButton"/>
                  </w:pPr>
                  <w:r w:rsidRPr="00836CFA">
                    <w:t>Received as a gift</w:t>
                  </w:r>
                </w:p>
              </w:tc>
            </w:tr>
            <w:tr w:rsidR="00667825" w:rsidRPr="00722759" w14:paraId="3651CD41" w14:textId="77777777" w:rsidTr="00E83BF7">
              <w:trPr>
                <w:trHeight w:val="548"/>
              </w:trPr>
              <w:tc>
                <w:tcPr>
                  <w:tcW w:w="2514" w:type="dxa"/>
                  <w:tcBorders>
                    <w:top w:val="single" w:sz="4" w:space="0" w:color="000000" w:themeColor="text1"/>
                    <w:bottom w:val="single" w:sz="4" w:space="0" w:color="000000" w:themeColor="text1"/>
                    <w:right w:val="single" w:sz="4" w:space="0" w:color="000000" w:themeColor="text1"/>
                  </w:tcBorders>
                  <w:vAlign w:val="center"/>
                </w:tcPr>
                <w:p w14:paraId="5B706E81" w14:textId="77777777" w:rsidR="00667825" w:rsidRPr="004C25EC" w:rsidRDefault="00667825" w:rsidP="00667825">
                  <w:pPr>
                    <w:pStyle w:val="AnswerSpace"/>
                    <w:ind w:left="0"/>
                  </w:pPr>
                </w:p>
              </w:tc>
              <w:tc>
                <w:tcPr>
                  <w:tcW w:w="2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C4453" w14:textId="77777777" w:rsidR="00667825" w:rsidRPr="004C25EC" w:rsidRDefault="00667825" w:rsidP="00667825">
                  <w:pPr>
                    <w:pStyle w:val="AnswerSpace"/>
                  </w:pP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5E87D" w14:textId="77777777" w:rsidR="00667825" w:rsidRPr="00512E7F" w:rsidRDefault="00667825" w:rsidP="00667825">
                  <w:pPr>
                    <w:pStyle w:val="AnswerSpace"/>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4D010" w14:textId="77777777" w:rsidR="00667825" w:rsidRDefault="00667825" w:rsidP="00667825">
                  <w:pPr>
                    <w:pStyle w:val="AnswerSpace"/>
                  </w:pPr>
                  <w:r>
                    <w:t>$</w:t>
                  </w:r>
                </w:p>
              </w:tc>
              <w:tc>
                <w:tcPr>
                  <w:tcW w:w="2647" w:type="dxa"/>
                  <w:tcBorders>
                    <w:top w:val="single" w:sz="4" w:space="0" w:color="000000" w:themeColor="text1"/>
                    <w:left w:val="single" w:sz="4" w:space="0" w:color="000000" w:themeColor="text1"/>
                    <w:bottom w:val="single" w:sz="4" w:space="0" w:color="000000" w:themeColor="text1"/>
                  </w:tcBorders>
                  <w:vAlign w:val="center"/>
                </w:tcPr>
                <w:p w14:paraId="037EDFB1" w14:textId="77777777" w:rsidR="00667825" w:rsidRPr="00836CFA" w:rsidRDefault="00667825" w:rsidP="00667825">
                  <w:pPr>
                    <w:pStyle w:val="RadioButton"/>
                  </w:pPr>
                  <w:r w:rsidRPr="00836CFA">
                    <w:t>Bought</w:t>
                  </w:r>
                </w:p>
                <w:p w14:paraId="35582FAA" w14:textId="77777777" w:rsidR="00667825" w:rsidRPr="00836CFA" w:rsidRDefault="00667825" w:rsidP="00667825">
                  <w:pPr>
                    <w:pStyle w:val="RadioButton"/>
                  </w:pPr>
                  <w:r w:rsidRPr="00836CFA">
                    <w:t>Sold</w:t>
                  </w:r>
                </w:p>
                <w:p w14:paraId="1329669A" w14:textId="77777777" w:rsidR="00667825" w:rsidRPr="00836CFA" w:rsidRDefault="00667825" w:rsidP="00667825">
                  <w:pPr>
                    <w:pStyle w:val="RadioButton"/>
                  </w:pPr>
                  <w:r w:rsidRPr="00836CFA">
                    <w:t>Received as a gift</w:t>
                  </w:r>
                </w:p>
              </w:tc>
            </w:tr>
            <w:tr w:rsidR="00667825" w:rsidRPr="00722759" w14:paraId="4A3EC497" w14:textId="77777777" w:rsidTr="00E83BF7">
              <w:trPr>
                <w:trHeight w:val="164"/>
              </w:trPr>
              <w:tc>
                <w:tcPr>
                  <w:tcW w:w="10475" w:type="dxa"/>
                  <w:gridSpan w:val="5"/>
                  <w:tcBorders>
                    <w:top w:val="single" w:sz="4" w:space="0" w:color="000000" w:themeColor="text1"/>
                    <w:bottom w:val="nil"/>
                  </w:tcBorders>
                </w:tcPr>
                <w:p w14:paraId="7B3C1000" w14:textId="77777777" w:rsidR="00667825" w:rsidRPr="00501082" w:rsidRDefault="00667825" w:rsidP="00667825">
                  <w:pPr>
                    <w:pStyle w:val="SmallSpacer"/>
                  </w:pPr>
                </w:p>
              </w:tc>
            </w:tr>
          </w:tbl>
          <w:p w14:paraId="7E40CF86" w14:textId="77777777" w:rsidR="00667825" w:rsidRDefault="00667825" w:rsidP="00667825"/>
        </w:tc>
      </w:tr>
    </w:tbl>
    <w:p w14:paraId="101F951F" w14:textId="77777777" w:rsidR="00667825" w:rsidRDefault="00667825" w:rsidP="008153DC">
      <w:pPr>
        <w:pStyle w:val="SectionSpacer"/>
      </w:pPr>
    </w:p>
    <w:tbl>
      <w:tblPr>
        <w:tblStyle w:val="TableGrid"/>
        <w:tblW w:w="10584" w:type="dxa"/>
        <w:tblInd w:w="-187"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667825" w14:paraId="24E2F77A" w14:textId="77777777" w:rsidTr="00667825">
        <w:trPr>
          <w:trHeight w:val="864"/>
        </w:trPr>
        <w:tc>
          <w:tcPr>
            <w:tcW w:w="10584" w:type="dxa"/>
          </w:tcPr>
          <w:p w14:paraId="520DA980" w14:textId="77777777" w:rsidR="00667825" w:rsidRDefault="00667825" w:rsidP="00667825">
            <w:pPr>
              <w:spacing w:after="0"/>
              <w:jc w:val="center"/>
              <w:rPr>
                <w:b/>
              </w:rPr>
            </w:pPr>
            <w:r>
              <w:rPr>
                <w:b/>
              </w:rPr>
              <w:t xml:space="preserve">Continue to Signature on the next page. </w:t>
            </w:r>
            <w:r w:rsidRPr="00C505B7">
              <w:rPr>
                <w:b/>
              </w:rPr>
              <w:sym w:font="Wingdings" w:char="F0E0"/>
            </w:r>
          </w:p>
          <w:p w14:paraId="2F427DDB" w14:textId="61AD3F9B" w:rsidR="00667825" w:rsidRPr="00667825" w:rsidRDefault="00667825" w:rsidP="00667825">
            <w:pPr>
              <w:spacing w:before="0"/>
              <w:jc w:val="center"/>
              <w:rPr>
                <w:bCs/>
              </w:rPr>
            </w:pPr>
            <w:r w:rsidRPr="00667825">
              <w:rPr>
                <w:bCs/>
              </w:rPr>
              <w:t>Make sure you sign this form before returning it to [State Agency].</w:t>
            </w:r>
          </w:p>
        </w:tc>
      </w:tr>
    </w:tbl>
    <w:p w14:paraId="7A9BEA97" w14:textId="77777777" w:rsidR="00667825" w:rsidRDefault="00667825" w:rsidP="008153DC">
      <w:pPr>
        <w:pStyle w:val="SectionSpacer"/>
      </w:pPr>
    </w:p>
    <w:p w14:paraId="7267CEB1" w14:textId="77777777" w:rsidR="00667825" w:rsidRDefault="00667825" w:rsidP="008153DC">
      <w:pPr>
        <w:pStyle w:val="SectionSpacer"/>
      </w:pPr>
    </w:p>
    <w:p w14:paraId="7E94D701" w14:textId="77777777" w:rsidR="00667825" w:rsidRDefault="00667825" w:rsidP="008153DC">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E83032" w14:paraId="2B625CA3" w14:textId="77777777" w:rsidTr="0048522F">
        <w:tc>
          <w:tcPr>
            <w:tcW w:w="10584" w:type="dxa"/>
            <w:shd w:val="clear" w:color="auto" w:fill="E7E6E6" w:themeFill="background2"/>
          </w:tcPr>
          <w:p w14:paraId="389E48F9" w14:textId="77777777" w:rsidR="00E83032" w:rsidRDefault="00E83032" w:rsidP="0048522F">
            <w:pPr>
              <w:pStyle w:val="Heading1"/>
            </w:pPr>
            <w:r>
              <w:lastRenderedPageBreak/>
              <w:t>Signature</w:t>
            </w:r>
          </w:p>
        </w:tc>
      </w:tr>
      <w:tr w:rsidR="00E83032" w14:paraId="51725B75" w14:textId="77777777" w:rsidTr="0048522F">
        <w:tc>
          <w:tcPr>
            <w:tcW w:w="10584" w:type="dxa"/>
          </w:tcPr>
          <w:p w14:paraId="7788AD6E" w14:textId="77777777" w:rsidR="00E83032" w:rsidRDefault="00E83032" w:rsidP="0048522F">
            <w:r w:rsidRPr="00DE4893">
              <w:t>By signing below: I have answered these questions truthfully and given accurate information to the best of my knowledge. I understand that changes I reported here may change my benefit amount.</w:t>
            </w:r>
            <w:r w:rsidRPr="004C25EC">
              <w:t xml:space="preserve">  </w:t>
            </w:r>
          </w:p>
        </w:tc>
      </w:tr>
    </w:tbl>
    <w:p w14:paraId="79792C1D" w14:textId="77777777" w:rsidR="00E83032" w:rsidRDefault="00E83032" w:rsidP="000F75E4">
      <w:pPr>
        <w:pStyle w:val="SmallSpacer"/>
      </w:pPr>
    </w:p>
    <w:tbl>
      <w:tblPr>
        <w:tblStyle w:val="TableGrid"/>
        <w:tblW w:w="10584" w:type="dxa"/>
        <w:tblCellSpacing w:w="43"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62"/>
        <w:gridCol w:w="6660"/>
        <w:gridCol w:w="2662"/>
      </w:tblGrid>
      <w:tr w:rsidR="00E83032" w14:paraId="1216D09E" w14:textId="77777777" w:rsidTr="0048522F">
        <w:trPr>
          <w:tblCellSpacing w:w="43" w:type="dxa"/>
        </w:trPr>
        <w:tc>
          <w:tcPr>
            <w:tcW w:w="1133" w:type="dxa"/>
          </w:tcPr>
          <w:p w14:paraId="4F0607D4" w14:textId="77777777" w:rsidR="00E83032" w:rsidRDefault="00E83032" w:rsidP="0048522F">
            <w:pPr>
              <w:pStyle w:val="QuestionLabel"/>
            </w:pPr>
          </w:p>
        </w:tc>
        <w:tc>
          <w:tcPr>
            <w:tcW w:w="6574" w:type="dxa"/>
          </w:tcPr>
          <w:p w14:paraId="35673D30" w14:textId="77777777" w:rsidR="00E83032" w:rsidRDefault="00E83032" w:rsidP="0048522F">
            <w:pPr>
              <w:pStyle w:val="QuestionLabel"/>
            </w:pPr>
            <w:r w:rsidRPr="00C11D43">
              <w:t>Printed</w:t>
            </w:r>
            <w:r w:rsidRPr="00413D4C">
              <w:t xml:space="preserve"> </w:t>
            </w:r>
            <w:r>
              <w:t>n</w:t>
            </w:r>
            <w:r w:rsidRPr="00413D4C">
              <w:t xml:space="preserve">ame of </w:t>
            </w:r>
            <w:r>
              <w:t>c</w:t>
            </w:r>
            <w:r w:rsidRPr="00413D4C">
              <w:t xml:space="preserve">lient or </w:t>
            </w:r>
            <w:r>
              <w:t>a</w:t>
            </w:r>
            <w:r w:rsidRPr="00413D4C">
              <w:t xml:space="preserve">uthorized </w:t>
            </w:r>
            <w:r>
              <w:t>r</w:t>
            </w:r>
            <w:r w:rsidRPr="00413D4C">
              <w:t>epresentative</w:t>
            </w:r>
            <w:r>
              <w:t>:</w:t>
            </w:r>
          </w:p>
        </w:tc>
        <w:tc>
          <w:tcPr>
            <w:tcW w:w="2533" w:type="dxa"/>
          </w:tcPr>
          <w:p w14:paraId="54A326DD" w14:textId="77777777" w:rsidR="00E83032" w:rsidRDefault="00E83032" w:rsidP="0048522F">
            <w:pPr>
              <w:pStyle w:val="QuestionLabel"/>
            </w:pPr>
          </w:p>
        </w:tc>
      </w:tr>
      <w:tr w:rsidR="00E83032" w14:paraId="1583F69E" w14:textId="77777777" w:rsidTr="00884F49">
        <w:trPr>
          <w:tblCellSpacing w:w="43" w:type="dxa"/>
        </w:trPr>
        <w:tc>
          <w:tcPr>
            <w:tcW w:w="1133" w:type="dxa"/>
          </w:tcPr>
          <w:p w14:paraId="104DF932" w14:textId="77777777" w:rsidR="00E83032" w:rsidRDefault="00E83032" w:rsidP="0048522F">
            <w:pPr>
              <w:pStyle w:val="AnswerSpace"/>
            </w:pPr>
          </w:p>
        </w:tc>
        <w:tc>
          <w:tcPr>
            <w:tcW w:w="91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DA4B2" w14:textId="77777777" w:rsidR="00E83032" w:rsidRDefault="00E83032" w:rsidP="0048522F">
            <w:pPr>
              <w:pStyle w:val="AnswerSpace"/>
            </w:pPr>
          </w:p>
        </w:tc>
      </w:tr>
      <w:tr w:rsidR="00E83032" w14:paraId="1984F645" w14:textId="77777777" w:rsidTr="0048522F">
        <w:trPr>
          <w:tblCellSpacing w:w="43" w:type="dxa"/>
        </w:trPr>
        <w:tc>
          <w:tcPr>
            <w:tcW w:w="1133" w:type="dxa"/>
          </w:tcPr>
          <w:p w14:paraId="0298B67C" w14:textId="77777777" w:rsidR="00E83032" w:rsidRDefault="00E83032" w:rsidP="0048522F">
            <w:pPr>
              <w:pStyle w:val="QuestionLabel"/>
            </w:pPr>
          </w:p>
        </w:tc>
        <w:tc>
          <w:tcPr>
            <w:tcW w:w="6574" w:type="dxa"/>
          </w:tcPr>
          <w:p w14:paraId="379D7788" w14:textId="77777777" w:rsidR="00E83032" w:rsidRDefault="00E83032" w:rsidP="0048522F">
            <w:pPr>
              <w:pStyle w:val="QuestionLabel"/>
            </w:pPr>
            <w:r w:rsidRPr="00C11D43">
              <w:t>Signature of client or authorized representative:</w:t>
            </w:r>
          </w:p>
        </w:tc>
        <w:tc>
          <w:tcPr>
            <w:tcW w:w="2533" w:type="dxa"/>
          </w:tcPr>
          <w:p w14:paraId="2EFF7700" w14:textId="77777777" w:rsidR="00E83032" w:rsidRDefault="00E83032" w:rsidP="0048522F">
            <w:pPr>
              <w:pStyle w:val="QuestionLabel"/>
            </w:pPr>
            <w:r w:rsidRPr="00C11D43">
              <w:t>Date:</w:t>
            </w:r>
          </w:p>
        </w:tc>
      </w:tr>
      <w:tr w:rsidR="00E83032" w14:paraId="1F6594AD" w14:textId="77777777" w:rsidTr="00884F49">
        <w:trPr>
          <w:trHeight w:val="648"/>
          <w:tblCellSpacing w:w="43" w:type="dxa"/>
        </w:trPr>
        <w:tc>
          <w:tcPr>
            <w:tcW w:w="1133" w:type="dxa"/>
            <w:shd w:val="clear" w:color="auto" w:fill="E7E6E6" w:themeFill="background2"/>
            <w:vAlign w:val="center"/>
          </w:tcPr>
          <w:p w14:paraId="1CE8828B" w14:textId="77777777" w:rsidR="00E83032" w:rsidRDefault="00E83032" w:rsidP="0048522F">
            <w:pPr>
              <w:jc w:val="center"/>
            </w:pPr>
            <w:r>
              <w:t xml:space="preserve">SIGN </w:t>
            </w:r>
            <w:r w:rsidRPr="002721C3">
              <w:t>→</w:t>
            </w:r>
          </w:p>
        </w:tc>
        <w:tc>
          <w:tcPr>
            <w:tcW w:w="6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E14B" w14:textId="77777777" w:rsidR="00E83032" w:rsidRDefault="00E83032" w:rsidP="0048522F">
            <w:pPr>
              <w:pStyle w:val="AnswerSpace"/>
            </w:pPr>
          </w:p>
        </w:tc>
        <w:tc>
          <w:tcPr>
            <w:tcW w:w="2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C912" w14:textId="77777777" w:rsidR="00E83032" w:rsidRDefault="00E83032" w:rsidP="0048522F">
            <w:pPr>
              <w:pStyle w:val="AnswerSpace"/>
            </w:pPr>
          </w:p>
        </w:tc>
      </w:tr>
    </w:tbl>
    <w:p w14:paraId="1A20EEE5" w14:textId="77777777" w:rsidR="00C60645" w:rsidRDefault="00C60645"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D22754" w14:paraId="4C072214" w14:textId="77777777" w:rsidTr="0048522F">
        <w:trPr>
          <w:trHeight w:val="20"/>
        </w:trPr>
        <w:tc>
          <w:tcPr>
            <w:tcW w:w="10589" w:type="dxa"/>
            <w:shd w:val="clear" w:color="auto" w:fill="E7E6E6" w:themeFill="background2"/>
          </w:tcPr>
          <w:p w14:paraId="73B042FF" w14:textId="77777777" w:rsidR="00E83032" w:rsidRPr="0002254E" w:rsidRDefault="00E83032" w:rsidP="0048522F">
            <w:pPr>
              <w:pStyle w:val="Heading1"/>
            </w:pPr>
            <w:r>
              <w:t>Next Steps</w:t>
            </w:r>
          </w:p>
        </w:tc>
      </w:tr>
      <w:tr w:rsidR="00E83032" w:rsidRPr="00D22754" w14:paraId="1DC22439" w14:textId="77777777" w:rsidTr="0048522F">
        <w:trPr>
          <w:trHeight w:val="20"/>
        </w:trPr>
        <w:tc>
          <w:tcPr>
            <w:tcW w:w="10589" w:type="dxa"/>
          </w:tcPr>
          <w:p w14:paraId="62BC87EE" w14:textId="22F25010" w:rsidR="004674AC" w:rsidRDefault="00E83032" w:rsidP="0048522F">
            <w:pPr>
              <w:rPr>
                <w:rFonts w:cs="Calibri"/>
                <w:color w:val="000000"/>
              </w:rPr>
            </w:pPr>
            <w:r>
              <w:rPr>
                <w:rFonts w:cs="Calibri"/>
                <w:color w:val="000000"/>
              </w:rPr>
              <w:t>T</w:t>
            </w:r>
            <w:r w:rsidRPr="00621329">
              <w:rPr>
                <w:rFonts w:cs="Calibri"/>
                <w:color w:val="000000"/>
              </w:rPr>
              <w:t xml:space="preserve">hank you for completing the </w:t>
            </w:r>
            <w:r w:rsidR="00483862">
              <w:rPr>
                <w:rFonts w:cs="Calibri"/>
                <w:color w:val="000000"/>
              </w:rPr>
              <w:t>[</w:t>
            </w:r>
            <w:r w:rsidR="00303140">
              <w:rPr>
                <w:rFonts w:cs="Calibri"/>
                <w:color w:val="000000"/>
              </w:rPr>
              <w:t>Periodic Report</w:t>
            </w:r>
            <w:r w:rsidR="00483862">
              <w:rPr>
                <w:rFonts w:cs="Calibri"/>
                <w:color w:val="000000"/>
              </w:rPr>
              <w:t>]</w:t>
            </w:r>
            <w:r w:rsidRPr="00621329">
              <w:rPr>
                <w:rFonts w:cs="Calibri"/>
                <w:color w:val="000000"/>
              </w:rPr>
              <w:t xml:space="preserve">. </w:t>
            </w:r>
            <w:r w:rsidRPr="00621329">
              <w:rPr>
                <w:rFonts w:cs="Calibri"/>
                <w:b/>
                <w:bCs/>
                <w:color w:val="000000"/>
              </w:rPr>
              <w:t xml:space="preserve">Please return this form to </w:t>
            </w:r>
            <w:r w:rsidR="00045A64">
              <w:rPr>
                <w:rFonts w:cs="Calibri"/>
                <w:b/>
                <w:bCs/>
                <w:color w:val="000000"/>
              </w:rPr>
              <w:t>[</w:t>
            </w:r>
            <w:r w:rsidR="00F75DB9">
              <w:rPr>
                <w:rFonts w:cs="Calibri"/>
                <w:b/>
                <w:bCs/>
                <w:color w:val="000000"/>
              </w:rPr>
              <w:t>State Agency</w:t>
            </w:r>
            <w:r w:rsidR="00045A64">
              <w:rPr>
                <w:rFonts w:cs="Calibri"/>
                <w:b/>
                <w:bCs/>
                <w:color w:val="000000"/>
              </w:rPr>
              <w:t>]</w:t>
            </w:r>
            <w:r w:rsidRPr="00621329">
              <w:rPr>
                <w:rFonts w:cs="Calibri"/>
                <w:b/>
                <w:bCs/>
                <w:color w:val="000000"/>
              </w:rPr>
              <w:t xml:space="preserve"> by the date listed on the first page of this letter</w:t>
            </w:r>
            <w:r w:rsidR="00656D17">
              <w:rPr>
                <w:rFonts w:cs="Calibri"/>
                <w:b/>
                <w:bCs/>
                <w:color w:val="000000"/>
              </w:rPr>
              <w:t>,</w:t>
            </w:r>
            <w:r w:rsidRPr="00621329">
              <w:rPr>
                <w:rFonts w:cs="Calibri"/>
                <w:b/>
                <w:bCs/>
                <w:color w:val="000000"/>
              </w:rPr>
              <w:t xml:space="preserve"> along with proof of the changes you reported.</w:t>
            </w:r>
            <w:r w:rsidRPr="00621329">
              <w:rPr>
                <w:rFonts w:cs="Calibri"/>
                <w:color w:val="000000"/>
              </w:rPr>
              <w:t xml:space="preserve"> </w:t>
            </w:r>
          </w:p>
          <w:p w14:paraId="48B33341" w14:textId="381E2E0E" w:rsidR="00E83032" w:rsidRPr="00582753" w:rsidRDefault="00E83032" w:rsidP="0048522F">
            <w:pPr>
              <w:rPr>
                <w:b/>
                <w:bCs/>
              </w:rPr>
            </w:pPr>
            <w:r w:rsidRPr="00621329">
              <w:rPr>
                <w:rFonts w:cs="Calibri"/>
                <w:color w:val="000000"/>
              </w:rPr>
              <w:t xml:space="preserve">If you don’t complete and return the </w:t>
            </w:r>
            <w:r w:rsidR="00483862">
              <w:rPr>
                <w:rFonts w:cs="Calibri"/>
                <w:color w:val="000000"/>
              </w:rPr>
              <w:t>[</w:t>
            </w:r>
            <w:r w:rsidR="00303140">
              <w:rPr>
                <w:rFonts w:cs="Calibri"/>
                <w:color w:val="000000"/>
              </w:rPr>
              <w:t>Periodic Report</w:t>
            </w:r>
            <w:r w:rsidR="00483862">
              <w:rPr>
                <w:rFonts w:cs="Calibri"/>
                <w:color w:val="000000"/>
              </w:rPr>
              <w:t>]</w:t>
            </w:r>
            <w:r w:rsidRPr="00621329">
              <w:rPr>
                <w:rFonts w:cs="Calibri"/>
                <w:color w:val="000000"/>
              </w:rPr>
              <w:t xml:space="preserve"> or ask us for help, your </w:t>
            </w:r>
            <w:r w:rsidR="00F75DB9">
              <w:rPr>
                <w:rFonts w:cs="Calibri"/>
                <w:color w:val="000000"/>
              </w:rPr>
              <w:t>SNAP benefits</w:t>
            </w:r>
            <w:r w:rsidRPr="00621329">
              <w:rPr>
                <w:rFonts w:cs="Calibri"/>
                <w:color w:val="000000"/>
              </w:rPr>
              <w:t xml:space="preserve"> could be stopped. We’ll send you a separate letter if we stop your benefits.</w:t>
            </w:r>
          </w:p>
        </w:tc>
      </w:tr>
    </w:tbl>
    <w:p w14:paraId="07CA3718" w14:textId="77777777" w:rsidR="00E83032" w:rsidRDefault="00E83032"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894423" w14:paraId="1A2E6F46" w14:textId="77777777" w:rsidTr="0048522F">
        <w:trPr>
          <w:trHeight w:val="20"/>
        </w:trPr>
        <w:tc>
          <w:tcPr>
            <w:tcW w:w="10589" w:type="dxa"/>
            <w:shd w:val="clear" w:color="auto" w:fill="E7E6E6" w:themeFill="background2"/>
          </w:tcPr>
          <w:p w14:paraId="3AE5BA72" w14:textId="77777777" w:rsidR="00E83032" w:rsidRPr="00894423" w:rsidRDefault="00E83032" w:rsidP="0048522F">
            <w:pPr>
              <w:pStyle w:val="Heading1"/>
            </w:pPr>
            <w:r>
              <w:t xml:space="preserve">How to Report Future Changes </w:t>
            </w:r>
          </w:p>
        </w:tc>
      </w:tr>
      <w:tr w:rsidR="00E83032" w:rsidRPr="00A23739" w14:paraId="33756128" w14:textId="77777777" w:rsidTr="0048522F">
        <w:trPr>
          <w:trHeight w:val="20"/>
        </w:trPr>
        <w:tc>
          <w:tcPr>
            <w:tcW w:w="10589" w:type="dxa"/>
          </w:tcPr>
          <w:p w14:paraId="026F8B54" w14:textId="634ECE3A" w:rsidR="00E83032" w:rsidRPr="008518C5" w:rsidRDefault="00E83032" w:rsidP="0048522F">
            <w:commentRangeStart w:id="15"/>
            <w:r w:rsidRPr="00621329">
              <w:t xml:space="preserve">You can report </w:t>
            </w:r>
            <w:r w:rsidR="00483862">
              <w:t xml:space="preserve">future </w:t>
            </w:r>
            <w:r w:rsidRPr="00621329">
              <w:t>changes using any of the following options:</w:t>
            </w:r>
            <w:commentRangeEnd w:id="15"/>
            <w:r w:rsidR="008A45F0" w:rsidRPr="008518C5">
              <w:rPr>
                <w:rStyle w:val="CommentReference"/>
                <w:sz w:val="24"/>
                <w:szCs w:val="24"/>
              </w:rPr>
              <w:commentReference w:id="15"/>
            </w:r>
          </w:p>
          <w:p w14:paraId="5CFD9302" w14:textId="77777777" w:rsidR="003B1666" w:rsidRPr="00621329" w:rsidRDefault="003B1666" w:rsidP="003B1666">
            <w:pPr>
              <w:pStyle w:val="BulletParagraphList"/>
            </w:pPr>
            <w:r w:rsidRPr="00582C27">
              <w:rPr>
                <w:b/>
                <w:bCs/>
              </w:rPr>
              <w:t>Mail</w:t>
            </w:r>
            <w:r>
              <w:t xml:space="preserve"> proof of your change to [PO Box XXXX, City, State].</w:t>
            </w:r>
          </w:p>
          <w:p w14:paraId="06FD8E65" w14:textId="77777777" w:rsidR="003B1666" w:rsidRPr="00045A64" w:rsidRDefault="003B1666" w:rsidP="003B1666">
            <w:pPr>
              <w:pStyle w:val="BulletParagraphList"/>
            </w:pPr>
            <w:r w:rsidRPr="00582C27">
              <w:rPr>
                <w:b/>
                <w:bCs/>
              </w:rPr>
              <w:t>Fax</w:t>
            </w:r>
            <w:r>
              <w:t xml:space="preserve"> proof of your change to </w:t>
            </w:r>
            <w:r>
              <w:rPr>
                <w:rFonts w:cs="Calibri"/>
                <w:color w:val="000000"/>
              </w:rPr>
              <w:t xml:space="preserve">[(XXX) XXX-XXXX] </w:t>
            </w:r>
            <w:r>
              <w:t xml:space="preserve">or toll-free to </w:t>
            </w:r>
            <w:r>
              <w:rPr>
                <w:rFonts w:cs="Calibri"/>
                <w:color w:val="000000"/>
              </w:rPr>
              <w:t>[(XXX) XXX-XXXX].</w:t>
            </w:r>
          </w:p>
          <w:p w14:paraId="0C40C027" w14:textId="319BE8CD" w:rsidR="00E83032" w:rsidRPr="00621329" w:rsidRDefault="00E83032" w:rsidP="00E83032">
            <w:pPr>
              <w:pStyle w:val="BulletParagraphList"/>
            </w:pPr>
            <w:r w:rsidRPr="00621329">
              <w:rPr>
                <w:rFonts w:cs="Calibri"/>
                <w:color w:val="000000"/>
              </w:rPr>
              <w:t xml:space="preserve">Go </w:t>
            </w:r>
            <w:r w:rsidRPr="00582C27">
              <w:rPr>
                <w:rFonts w:cs="Calibri"/>
                <w:b/>
                <w:bCs/>
                <w:color w:val="000000"/>
              </w:rPr>
              <w:t>online</w:t>
            </w:r>
            <w:r w:rsidRPr="00621329">
              <w:rPr>
                <w:rFonts w:cs="Calibri"/>
                <w:color w:val="000000"/>
              </w:rPr>
              <w:t xml:space="preserve"> to </w:t>
            </w:r>
            <w:r w:rsidR="00045A64">
              <w:t>[StateAgency.gov]</w:t>
            </w:r>
          </w:p>
          <w:p w14:paraId="60232A32" w14:textId="087E8F15" w:rsidR="00E83032" w:rsidRPr="00656D17" w:rsidRDefault="00E83032" w:rsidP="00656D17">
            <w:pPr>
              <w:pStyle w:val="BulletParagraphList"/>
              <w:rPr>
                <w:rStyle w:val="Hyperlink"/>
                <w:rFonts w:ascii="Calibri" w:hAnsi="Calibri"/>
                <w:color w:val="auto"/>
                <w:u w:val="none"/>
              </w:rPr>
            </w:pPr>
            <w:r w:rsidRPr="00582C27">
              <w:rPr>
                <w:rFonts w:cs="Calibri"/>
                <w:b/>
                <w:bCs/>
                <w:color w:val="000000"/>
              </w:rPr>
              <w:t>Call</w:t>
            </w:r>
            <w:r>
              <w:rPr>
                <w:rFonts w:cs="Calibri"/>
                <w:color w:val="000000"/>
              </w:rPr>
              <w:t xml:space="preserve"> </w:t>
            </w:r>
            <w:r w:rsidR="00045A64">
              <w:rPr>
                <w:rFonts w:cs="Calibri"/>
                <w:color w:val="000000"/>
              </w:rPr>
              <w:t>[</w:t>
            </w:r>
            <w:r w:rsidR="00F75DB9">
              <w:rPr>
                <w:rFonts w:cs="Calibri"/>
                <w:color w:val="000000"/>
              </w:rPr>
              <w:t>(</w:t>
            </w:r>
            <w:r w:rsidR="00045A64">
              <w:rPr>
                <w:rFonts w:cs="Calibri"/>
                <w:color w:val="000000"/>
              </w:rPr>
              <w:t>XXX</w:t>
            </w:r>
            <w:r w:rsidR="00F75DB9">
              <w:rPr>
                <w:rFonts w:cs="Calibri"/>
                <w:color w:val="000000"/>
              </w:rPr>
              <w:t xml:space="preserve">) </w:t>
            </w:r>
            <w:r w:rsidR="00045A64">
              <w:rPr>
                <w:rFonts w:cs="Calibri"/>
                <w:color w:val="000000"/>
              </w:rPr>
              <w:t>XXX</w:t>
            </w:r>
            <w:r w:rsidR="00F75DB9">
              <w:rPr>
                <w:rFonts w:cs="Calibri"/>
                <w:color w:val="000000"/>
              </w:rPr>
              <w:t>-</w:t>
            </w:r>
            <w:r w:rsidR="00045A64">
              <w:rPr>
                <w:rFonts w:cs="Calibri"/>
                <w:color w:val="000000"/>
              </w:rPr>
              <w:t>XXXX]</w:t>
            </w:r>
            <w:r>
              <w:rPr>
                <w:rFonts w:cs="Calibri"/>
                <w:color w:val="000000"/>
              </w:rPr>
              <w:t xml:space="preserve">, Monday </w:t>
            </w:r>
            <w:r w:rsidR="00767F86">
              <w:rPr>
                <w:rFonts w:cs="Calibri"/>
                <w:color w:val="000000"/>
              </w:rPr>
              <w:t>to</w:t>
            </w:r>
            <w:r>
              <w:rPr>
                <w:rFonts w:cs="Calibri"/>
                <w:color w:val="000000"/>
              </w:rPr>
              <w:t xml:space="preserve"> Friday, 7:00 a.m. to 6:00 p.m.</w:t>
            </w:r>
            <w:r w:rsidR="00656D17">
              <w:rPr>
                <w:rFonts w:cs="Calibri"/>
                <w:color w:val="000000"/>
              </w:rPr>
              <w:t xml:space="preserve"> </w:t>
            </w:r>
            <w:r w:rsidRPr="00656D17">
              <w:rPr>
                <w:rFonts w:cs="Calibri"/>
                <w:color w:val="000000"/>
              </w:rPr>
              <w:t>The TTY/TDD number for the deaf or hard of hearing is 7-1-1.</w:t>
            </w:r>
          </w:p>
          <w:p w14:paraId="36569A97" w14:textId="6534A837" w:rsidR="00E83032" w:rsidRPr="00A23739" w:rsidRDefault="00E83032" w:rsidP="00E83032">
            <w:pPr>
              <w:pStyle w:val="BulletParagraphList"/>
            </w:pPr>
            <w:r>
              <w:t xml:space="preserve">Go </w:t>
            </w:r>
            <w:r w:rsidRPr="00582C27">
              <w:rPr>
                <w:b/>
                <w:bCs/>
              </w:rPr>
              <w:t>in person</w:t>
            </w:r>
            <w:r>
              <w:t xml:space="preserve"> to any </w:t>
            </w:r>
            <w:r w:rsidR="00045A64">
              <w:t>[</w:t>
            </w:r>
            <w:r w:rsidR="00F75DB9">
              <w:t>State Agency</w:t>
            </w:r>
            <w:r w:rsidR="00045A64">
              <w:t>]</w:t>
            </w:r>
            <w:r>
              <w:t xml:space="preserve"> office.</w:t>
            </w:r>
          </w:p>
        </w:tc>
      </w:tr>
    </w:tbl>
    <w:p w14:paraId="5F39790C" w14:textId="77777777" w:rsidR="00E83032" w:rsidRDefault="00E83032" w:rsidP="00656D17">
      <w:pPr>
        <w:pStyle w:val="Small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3960"/>
        <w:gridCol w:w="3960"/>
        <w:gridCol w:w="2669"/>
      </w:tblGrid>
      <w:tr w:rsidR="00E83032" w:rsidRPr="00894423" w14:paraId="07F223BE" w14:textId="77777777" w:rsidTr="0048522F">
        <w:trPr>
          <w:trHeight w:val="20"/>
        </w:trPr>
        <w:tc>
          <w:tcPr>
            <w:tcW w:w="10589" w:type="dxa"/>
            <w:gridSpan w:val="3"/>
            <w:shd w:val="clear" w:color="auto" w:fill="E7E6E6" w:themeFill="background2"/>
          </w:tcPr>
          <w:p w14:paraId="331356B5" w14:textId="3D1C9AD1" w:rsidR="00E83032" w:rsidRPr="00894423" w:rsidRDefault="00E83032" w:rsidP="0048522F">
            <w:pPr>
              <w:pStyle w:val="Heading1"/>
            </w:pPr>
            <w:commentRangeStart w:id="16"/>
            <w:r>
              <w:t xml:space="preserve">Contact </w:t>
            </w:r>
            <w:r w:rsidR="00F75DB9">
              <w:t>Us</w:t>
            </w:r>
            <w:r>
              <w:t xml:space="preserve"> for Help</w:t>
            </w:r>
            <w:commentRangeEnd w:id="16"/>
            <w:r w:rsidR="008A45F0" w:rsidRPr="00894423">
              <w:rPr>
                <w:rStyle w:val="CommentReference"/>
                <w:sz w:val="30"/>
                <w:szCs w:val="40"/>
              </w:rPr>
              <w:commentReference w:id="16"/>
            </w:r>
          </w:p>
        </w:tc>
      </w:tr>
      <w:tr w:rsidR="00E83032" w:rsidRPr="00582753" w14:paraId="33F2E902" w14:textId="77777777" w:rsidTr="00BE4DEA">
        <w:trPr>
          <w:trHeight w:val="63"/>
        </w:trPr>
        <w:tc>
          <w:tcPr>
            <w:tcW w:w="3960" w:type="dxa"/>
          </w:tcPr>
          <w:p w14:paraId="6F51D629" w14:textId="7687B67D"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4864" behindDoc="0" locked="0" layoutInCell="1" allowOverlap="1" wp14:anchorId="08E1CA85" wp14:editId="59230D28">
                  <wp:simplePos x="0" y="0"/>
                  <wp:positionH relativeFrom="column">
                    <wp:posOffset>-20713</wp:posOffset>
                  </wp:positionH>
                  <wp:positionV relativeFrom="paragraph">
                    <wp:posOffset>82550</wp:posOffset>
                  </wp:positionV>
                  <wp:extent cx="139289" cy="167640"/>
                  <wp:effectExtent l="0" t="0" r="635" b="0"/>
                  <wp:wrapNone/>
                  <wp:docPr id="7763198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971377" name="Picture 206697137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289" cy="167640"/>
                          </a:xfrm>
                          <a:prstGeom prst="rect">
                            <a:avLst/>
                          </a:prstGeom>
                        </pic:spPr>
                      </pic:pic>
                    </a:graphicData>
                  </a:graphic>
                  <wp14:sizeRelH relativeFrom="page">
                    <wp14:pctWidth>0</wp14:pctWidth>
                  </wp14:sizeRelH>
                  <wp14:sizeRelV relativeFrom="page">
                    <wp14:pctHeight>0</wp14:pctHeight>
                  </wp14:sizeRelV>
                </wp:anchor>
              </w:drawing>
            </w:r>
            <w:r w:rsidRPr="006A545B">
              <w:rPr>
                <w:b/>
              </w:rPr>
              <w:t>Go online to</w:t>
            </w:r>
            <w:r>
              <w:t xml:space="preserve"> </w:t>
            </w:r>
            <w:r w:rsidR="00045A64">
              <w:t xml:space="preserve">[StateAgency.gov] </w:t>
            </w:r>
            <w:r w:rsidRPr="00045823">
              <w:rPr>
                <w:color w:val="000000" w:themeColor="text1"/>
              </w:rPr>
              <w:t xml:space="preserve"> </w:t>
            </w:r>
            <w:r w:rsidRPr="006A545B">
              <w:t>for information about</w:t>
            </w:r>
            <w:r>
              <w:t xml:space="preserve"> </w:t>
            </w:r>
            <w:r w:rsidRPr="006A545B">
              <w:t>appointments, the status of your application</w:t>
            </w:r>
            <w:r w:rsidR="00045A64">
              <w:t xml:space="preserve">, and your </w:t>
            </w:r>
            <w:r w:rsidRPr="006A545B">
              <w:t xml:space="preserve">benefits. </w:t>
            </w:r>
          </w:p>
        </w:tc>
        <w:tc>
          <w:tcPr>
            <w:tcW w:w="3960" w:type="dxa"/>
          </w:tcPr>
          <w:p w14:paraId="3191CE31" w14:textId="4056CFE4"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5888" behindDoc="0" locked="0" layoutInCell="1" allowOverlap="1" wp14:anchorId="30BCA441" wp14:editId="4FF61A98">
                  <wp:simplePos x="0" y="0"/>
                  <wp:positionH relativeFrom="column">
                    <wp:posOffset>-37465</wp:posOffset>
                  </wp:positionH>
                  <wp:positionV relativeFrom="paragraph">
                    <wp:posOffset>87375</wp:posOffset>
                  </wp:positionV>
                  <wp:extent cx="157330" cy="164592"/>
                  <wp:effectExtent l="0" t="0" r="0" b="635"/>
                  <wp:wrapNone/>
                  <wp:docPr id="2704396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27211" name="Picture 16394272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7330" cy="164592"/>
                          </a:xfrm>
                          <a:prstGeom prst="rect">
                            <a:avLst/>
                          </a:prstGeom>
                        </pic:spPr>
                      </pic:pic>
                    </a:graphicData>
                  </a:graphic>
                  <wp14:sizeRelH relativeFrom="page">
                    <wp14:pctWidth>0</wp14:pctWidth>
                  </wp14:sizeRelH>
                  <wp14:sizeRelV relativeFrom="page">
                    <wp14:pctHeight>0</wp14:pctHeight>
                  </wp14:sizeRelV>
                </wp:anchor>
              </w:drawing>
            </w:r>
            <w:r w:rsidRPr="006A545B">
              <w:rPr>
                <w:b/>
              </w:rPr>
              <w:t>Call</w:t>
            </w:r>
            <w:r>
              <w:t xml:space="preserve"> </w:t>
            </w:r>
            <w:r w:rsidR="00045A64">
              <w:rPr>
                <w:rFonts w:cs="Calibri"/>
                <w:color w:val="000000"/>
              </w:rPr>
              <w:t>[(XXX) XXX-XXXX]</w:t>
            </w:r>
            <w:r w:rsidRPr="006A545B">
              <w:t>, Monday to Friday</w:t>
            </w:r>
            <w:r>
              <w:t xml:space="preserve"> </w:t>
            </w:r>
            <w:r w:rsidRPr="006A545B">
              <w:t xml:space="preserve">7:00 a.m. to 6:00 p.m. The TTY/TDD number for the deaf or hard of hearing is 7-1-1.  </w:t>
            </w:r>
          </w:p>
        </w:tc>
        <w:tc>
          <w:tcPr>
            <w:tcW w:w="2669" w:type="dxa"/>
          </w:tcPr>
          <w:p w14:paraId="41A00BD6" w14:textId="32CC9399" w:rsidR="00E83032" w:rsidRPr="00582753" w:rsidRDefault="00E83032" w:rsidP="0048522F">
            <w:pPr>
              <w:pStyle w:val="ContactDESItems"/>
              <w:rPr>
                <w:b/>
              </w:rPr>
            </w:pPr>
            <w:r w:rsidRPr="006A545B">
              <w:rPr>
                <w:noProof/>
                <w14:ligatures w14:val="standardContextual"/>
              </w:rPr>
              <w:drawing>
                <wp:anchor distT="0" distB="0" distL="114300" distR="114300" simplePos="0" relativeHeight="251686912" behindDoc="0" locked="0" layoutInCell="1" allowOverlap="1" wp14:anchorId="2F670FEA" wp14:editId="1FDA3D8E">
                  <wp:simplePos x="0" y="0"/>
                  <wp:positionH relativeFrom="column">
                    <wp:posOffset>-101509</wp:posOffset>
                  </wp:positionH>
                  <wp:positionV relativeFrom="paragraph">
                    <wp:posOffset>85140</wp:posOffset>
                  </wp:positionV>
                  <wp:extent cx="212954" cy="164592"/>
                  <wp:effectExtent l="0" t="0" r="3175" b="635"/>
                  <wp:wrapNone/>
                  <wp:docPr id="94535879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335465" name="Picture 35333546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2954" cy="164592"/>
                          </a:xfrm>
                          <a:prstGeom prst="rect">
                            <a:avLst/>
                          </a:prstGeom>
                        </pic:spPr>
                      </pic:pic>
                    </a:graphicData>
                  </a:graphic>
                  <wp14:sizeRelH relativeFrom="page">
                    <wp14:pctWidth>0</wp14:pctWidth>
                  </wp14:sizeRelH>
                  <wp14:sizeRelV relativeFrom="page">
                    <wp14:pctHeight>0</wp14:pctHeight>
                  </wp14:sizeRelV>
                </wp:anchor>
              </w:drawing>
            </w:r>
            <w:r w:rsidRPr="006A545B">
              <w:rPr>
                <w:b/>
              </w:rPr>
              <w:t>Go in person</w:t>
            </w:r>
            <w:r>
              <w:t xml:space="preserve"> </w:t>
            </w:r>
            <w:r w:rsidRPr="006A545B">
              <w:t xml:space="preserve">to any </w:t>
            </w:r>
            <w:r w:rsidR="00045A64">
              <w:t>[</w:t>
            </w:r>
            <w:r w:rsidR="00F75DB9">
              <w:t>State Agency</w:t>
            </w:r>
            <w:r w:rsidR="00045A64">
              <w:t>]</w:t>
            </w:r>
            <w:r w:rsidRPr="006A545B">
              <w:t xml:space="preserve"> office.</w:t>
            </w:r>
          </w:p>
        </w:tc>
      </w:tr>
    </w:tbl>
    <w:p w14:paraId="639054D5" w14:textId="77777777" w:rsidR="00E83032" w:rsidRDefault="00E83032"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E83032" w:rsidRPr="00D22754" w14:paraId="647CAA30" w14:textId="77777777" w:rsidTr="0048522F">
        <w:trPr>
          <w:trHeight w:val="20"/>
        </w:trPr>
        <w:tc>
          <w:tcPr>
            <w:tcW w:w="10589" w:type="dxa"/>
            <w:shd w:val="clear" w:color="auto" w:fill="E7E6E6" w:themeFill="background2"/>
          </w:tcPr>
          <w:p w14:paraId="058F45FD" w14:textId="77777777" w:rsidR="00E83032" w:rsidRPr="0002254E" w:rsidRDefault="00E83032" w:rsidP="0048522F">
            <w:pPr>
              <w:pStyle w:val="Heading1"/>
            </w:pPr>
            <w:r w:rsidRPr="00621329">
              <w:t>Español</w:t>
            </w:r>
          </w:p>
        </w:tc>
      </w:tr>
      <w:tr w:rsidR="00E83032" w:rsidRPr="00D22754" w14:paraId="33EE65BA" w14:textId="77777777" w:rsidTr="0048522F">
        <w:trPr>
          <w:trHeight w:val="20"/>
        </w:trPr>
        <w:tc>
          <w:tcPr>
            <w:tcW w:w="10589" w:type="dxa"/>
          </w:tcPr>
          <w:p w14:paraId="1D99E4E2" w14:textId="7DA90EDD" w:rsidR="00E83032" w:rsidRPr="00582753" w:rsidRDefault="00E83032" w:rsidP="0048522F">
            <w:commentRangeStart w:id="17"/>
            <w:r w:rsidRPr="00621329">
              <w:t xml:space="preserve">Usted puede solicitar esta carta en español llamando al </w:t>
            </w:r>
            <w:r w:rsidR="000D20D0">
              <w:t>[(XXX)</w:t>
            </w:r>
            <w:r w:rsidRPr="00621329">
              <w:t>-</w:t>
            </w:r>
            <w:r w:rsidR="000D20D0">
              <w:t>XXX</w:t>
            </w:r>
            <w:r w:rsidRPr="00621329">
              <w:t>-</w:t>
            </w:r>
            <w:r w:rsidR="000D20D0">
              <w:t>XXXX].</w:t>
            </w:r>
            <w:commentRangeEnd w:id="17"/>
            <w:r w:rsidR="000D20D0" w:rsidRPr="00582753">
              <w:rPr>
                <w:rStyle w:val="CommentReference"/>
                <w:sz w:val="24"/>
                <w:szCs w:val="24"/>
              </w:rPr>
              <w:commentReference w:id="17"/>
            </w:r>
          </w:p>
        </w:tc>
      </w:tr>
    </w:tbl>
    <w:p w14:paraId="596151E3" w14:textId="77777777" w:rsidR="00E83032" w:rsidRDefault="00E83032" w:rsidP="008153DC">
      <w:pPr>
        <w:pStyle w:val="SectionSpacer"/>
      </w:pPr>
    </w:p>
    <w:p w14:paraId="28E8313C" w14:textId="77777777" w:rsidR="00E83032" w:rsidRDefault="00E83032" w:rsidP="00E83032">
      <w:pPr>
        <w:pStyle w:val="SmallSpacer"/>
      </w:pPr>
    </w:p>
    <w:p w14:paraId="18A4B050" w14:textId="00448D97" w:rsidR="00210CCC" w:rsidRDefault="00210CCC" w:rsidP="00666BC9">
      <w:pPr>
        <w:pStyle w:val="SectionSpacer"/>
      </w:pPr>
    </w:p>
    <w:tbl>
      <w:tblPr>
        <w:tblStyle w:val="TableGridLight"/>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4"/>
      </w:tblGrid>
      <w:tr w:rsidR="007F75CF" w:rsidRPr="006A545B" w14:paraId="181A95BC" w14:textId="77777777" w:rsidTr="004674AC">
        <w:trPr>
          <w:cantSplit/>
        </w:trPr>
        <w:tc>
          <w:tcPr>
            <w:tcW w:w="10584" w:type="dxa"/>
            <w:tcBorders>
              <w:top w:val="single" w:sz="4" w:space="0" w:color="000000" w:themeColor="text1"/>
            </w:tcBorders>
          </w:tcPr>
          <w:p w14:paraId="205937E6" w14:textId="4DD27610" w:rsidR="003B074A" w:rsidRDefault="003B074A" w:rsidP="003B074A">
            <w:pPr>
              <w:pStyle w:val="SmallPrint"/>
            </w:pPr>
            <w:r>
              <w:lastRenderedPageBreak/>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religion, sex, disability, age, marital status, family/parental status, income derived from a public assistance program, political beliefs, or reprisal or retaliation for prior civil rights activity, in any program or activity conducted or funded by USDA (not all bases apply to all programs). Remedies and complaint filing deadlines vary by program or incident.</w:t>
            </w:r>
          </w:p>
          <w:p w14:paraId="672A25D5" w14:textId="77777777" w:rsidR="003B074A" w:rsidRDefault="003B074A" w:rsidP="003B074A">
            <w:pPr>
              <w:pStyle w:val="SmallPrint"/>
            </w:pPr>
            <w:r>
              <w:t>Persons with disabilities who require alternative means of communication for program information (e.g., Braille, large print, audiotape, American Sign Language, etc.) should contact the State or local Agency that administers the program or contact USDA through the Telecommunications Relay Service at 711 (voice and TTY). Additionally, program information may be made available in languages other than English.</w:t>
            </w:r>
          </w:p>
          <w:p w14:paraId="22E3B823" w14:textId="56FA4B59" w:rsidR="003B074A" w:rsidRDefault="003B074A" w:rsidP="003B074A">
            <w:pPr>
              <w:pStyle w:val="SmallPrint"/>
            </w:pPr>
            <w:r>
              <w:t>To file a program discrimination complaint, complete the USDA Program Discrimination Complaint Form, AD-3027, found online at How to File a Program Discrimination Complaint and at any USDA office or write a letter addressed to USDA and provide in the letter all of the information requested in the form. To request a copy of the complaint form, call (866) 632-9992. Submit your completed form or letter to USDA by: (1) mail: U.S. Department of Agriculture, Office of the Assistant Secretary for Civil Rights, 1400 Independence Avenue, SW, Mail Stop 9410, Washington, D.C. 20250-9410; (2) fax: (202) 690-7442; or (3) email: program.intake@usda.gov.</w:t>
            </w:r>
          </w:p>
          <w:p w14:paraId="77EB4748" w14:textId="151BD848" w:rsidR="007F75CF" w:rsidRPr="003B074A" w:rsidRDefault="003B074A" w:rsidP="003B074A">
            <w:pPr>
              <w:pStyle w:val="SmallPrint"/>
              <w:rPr>
                <w:b/>
                <w:bCs/>
              </w:rPr>
            </w:pPr>
            <w:r w:rsidRPr="003B074A">
              <w:rPr>
                <w:b/>
                <w:bCs/>
              </w:rPr>
              <w:t>USDA is an equal opportunity provider, employer, and lender.</w:t>
            </w:r>
          </w:p>
        </w:tc>
      </w:tr>
    </w:tbl>
    <w:p w14:paraId="6B6DFD21" w14:textId="77777777" w:rsidR="00E83032" w:rsidRPr="00BA4FBE" w:rsidRDefault="00E83032" w:rsidP="00BA4FBE"/>
    <w:sectPr w:rsidR="00E83032" w:rsidRPr="00BA4FBE" w:rsidSect="009B3523">
      <w:headerReference w:type="default" r:id="rId15"/>
      <w:footerReference w:type="even" r:id="rId16"/>
      <w:footerReference w:type="default" r:id="rId17"/>
      <w:headerReference w:type="first" r:id="rId18"/>
      <w:footerReference w:type="first" r:id="rId19"/>
      <w:pgSz w:w="12240" w:h="15840"/>
      <w:pgMar w:top="1440" w:right="1008" w:bottom="864" w:left="1008" w:header="432" w:footer="38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ublic Policy Lab" w:date="2026-07-02T14:52:00Z" w:initials="A">
    <w:p w14:paraId="0DF7CCC6" w14:textId="77777777" w:rsidR="00325F9F" w:rsidRDefault="004610BB" w:rsidP="00325F9F">
      <w:r>
        <w:rPr>
          <w:rStyle w:val="CommentReference"/>
        </w:rPr>
        <w:annotationRef/>
      </w:r>
      <w:r w:rsidR="00325F9F">
        <w:rPr>
          <w:sz w:val="20"/>
          <w:szCs w:val="20"/>
        </w:rPr>
        <w:t xml:space="preserve">This Periodic Report is a template using plain language and accessible design best practices tested with clients. It is designed for any state SNAP program to use and learn from—whether by downloading and editing the template directly, copying elements or language into your own forms, or reading about the best practices used. </w:t>
      </w:r>
    </w:p>
    <w:p w14:paraId="76778D76" w14:textId="77777777" w:rsidR="00325F9F" w:rsidRDefault="00325F9F" w:rsidP="00325F9F"/>
    <w:p w14:paraId="637AD749" w14:textId="77777777" w:rsidR="00325F9F" w:rsidRDefault="00325F9F" w:rsidP="00325F9F">
      <w:r>
        <w:rPr>
          <w:sz w:val="20"/>
          <w:szCs w:val="20"/>
        </w:rPr>
        <w:t xml:space="preserve">This template includes sections for all change reporting requirements described in the Code of Federal Regulations for SNAP (7 CFR 273.12). Depending on your state's policies, you might not use all of them. You'll find comments throughout the notice explaining best practices or pointing out where your agency should customize the text. </w:t>
      </w:r>
    </w:p>
    <w:p w14:paraId="7AA1E940" w14:textId="77777777" w:rsidR="00325F9F" w:rsidRDefault="00325F9F" w:rsidP="00325F9F"/>
    <w:p w14:paraId="307E455F" w14:textId="77777777" w:rsidR="00325F9F" w:rsidRDefault="00325F9F" w:rsidP="00325F9F">
      <w:r>
        <w:rPr>
          <w:sz w:val="20"/>
          <w:szCs w:val="20"/>
        </w:rPr>
        <w:t>This template was created by the Public Policy Lab (PPL), a nonprofit human-centered design lab working to improve public services. We spent a year researching, testing, and codesigning SNAP forms with benefits recipients through our partnership with Arizona's Department of Economic Security, made possible through funding from The Families and Workers Fund.</w:t>
      </w:r>
    </w:p>
    <w:p w14:paraId="7738106B" w14:textId="77777777" w:rsidR="00325F9F" w:rsidRDefault="00325F9F" w:rsidP="00325F9F"/>
    <w:p w14:paraId="7FDF9339" w14:textId="77777777" w:rsidR="00325F9F" w:rsidRDefault="00325F9F" w:rsidP="00325F9F">
      <w:r>
        <w:rPr>
          <w:sz w:val="20"/>
          <w:szCs w:val="20"/>
        </w:rPr>
        <w:t xml:space="preserve">If you have questions about this template or the Public Policy Lab, you can reach out to us at info@publicpolicylab.org. </w:t>
      </w:r>
    </w:p>
  </w:comment>
  <w:comment w:id="1" w:author="Public Policy Lab" w:date="2026-07-02T14:55:00Z" w:initials="A">
    <w:p w14:paraId="5B3913A9" w14:textId="33F451FF" w:rsidR="00D84737" w:rsidRDefault="00D84737" w:rsidP="00D84737">
      <w:r>
        <w:rPr>
          <w:rStyle w:val="CommentReference"/>
        </w:rPr>
        <w:annotationRef/>
      </w:r>
      <w:r>
        <w:rPr>
          <w:sz w:val="20"/>
          <w:szCs w:val="20"/>
        </w:rPr>
        <w:t xml:space="preserve">Highlighting the action needed at the top of the notice improved client comprehension of their required next steps. </w:t>
      </w:r>
    </w:p>
  </w:comment>
  <w:comment w:id="2" w:author="Public Policy Lab" w:date="2026-07-02T14:54:00Z" w:initials="A">
    <w:p w14:paraId="7D4135D6" w14:textId="4ADDCE20" w:rsidR="004610BB" w:rsidRDefault="004610BB" w:rsidP="004610BB">
      <w:r>
        <w:rPr>
          <w:rStyle w:val="CommentReference"/>
        </w:rPr>
        <w:annotationRef/>
      </w:r>
      <w:r>
        <w:rPr>
          <w:sz w:val="20"/>
          <w:szCs w:val="20"/>
        </w:rPr>
        <w:t xml:space="preserve">Anything in brackets is expected to be modified by your state. In this case, you'd replace [Periodic Report] with your own state's name for this form.  </w:t>
      </w:r>
    </w:p>
  </w:comment>
  <w:comment w:id="3" w:author="Public Policy Lab" w:date="2026-07-02T15:07:00Z" w:initials="A">
    <w:p w14:paraId="5E7150AC" w14:textId="77777777" w:rsidR="008A45F0" w:rsidRDefault="008A45F0" w:rsidP="008A45F0">
      <w:r>
        <w:rPr>
          <w:rStyle w:val="CommentReference"/>
        </w:rPr>
        <w:annotationRef/>
      </w:r>
      <w:r>
        <w:rPr>
          <w:sz w:val="20"/>
          <w:szCs w:val="20"/>
        </w:rPr>
        <w:t>Update the text below with information for your agency.</w:t>
      </w:r>
    </w:p>
  </w:comment>
  <w:comment w:id="4" w:author="Public Policy Lab" w:date="2026-07-02T14:56:00Z" w:initials="A">
    <w:p w14:paraId="6EEE11E5" w14:textId="77777777" w:rsidR="00D84737" w:rsidRDefault="00D84737" w:rsidP="00D84737">
      <w:r>
        <w:rPr>
          <w:rStyle w:val="CommentReference"/>
        </w:rPr>
        <w:annotationRef/>
      </w:r>
      <w:r>
        <w:rPr>
          <w:sz w:val="20"/>
          <w:szCs w:val="20"/>
        </w:rPr>
        <w:t xml:space="preserve">Giving clients directions on how to navigate a notice or form is very useful, especially across page breaks. </w:t>
      </w:r>
    </w:p>
  </w:comment>
  <w:comment w:id="5" w:author="Public Policy Lab" w:date="2026-07-02T14:56:00Z" w:initials="A">
    <w:p w14:paraId="655585D0" w14:textId="77777777" w:rsidR="00032A11" w:rsidRDefault="00D84737" w:rsidP="00032A11">
      <w:r>
        <w:rPr>
          <w:rStyle w:val="CommentReference"/>
        </w:rPr>
        <w:annotationRef/>
      </w:r>
      <w:r w:rsidR="00032A11">
        <w:rPr>
          <w:sz w:val="20"/>
          <w:szCs w:val="20"/>
        </w:rPr>
        <w:t xml:space="preserve">Providing the information you already have on file for clients improves their ability to report changes accurately. </w:t>
      </w:r>
    </w:p>
  </w:comment>
  <w:comment w:id="6" w:author="Public Policy Lab" w:date="2026-07-02T14:57:00Z" w:initials="A">
    <w:p w14:paraId="6D21AA14" w14:textId="3551E1F4" w:rsidR="00582C27" w:rsidRDefault="00D84737" w:rsidP="00582C27">
      <w:r>
        <w:rPr>
          <w:rStyle w:val="CommentReference"/>
        </w:rPr>
        <w:annotationRef/>
      </w:r>
      <w:r w:rsidR="00582C27">
        <w:rPr>
          <w:sz w:val="20"/>
          <w:szCs w:val="20"/>
        </w:rPr>
        <w:t xml:space="preserve">It's ideal to put the questions as close as possible to the reference material. This prevents clients from having to flip back and forth through pages to find their answer. </w:t>
      </w:r>
    </w:p>
  </w:comment>
  <w:comment w:id="7" w:author="Public Policy Lab" w:date="2026-07-02T14:58:00Z" w:initials="A">
    <w:p w14:paraId="72D86B93" w14:textId="5C241F09" w:rsidR="00D84737" w:rsidRDefault="00D84737" w:rsidP="00D84737">
      <w:r>
        <w:rPr>
          <w:rStyle w:val="CommentReference"/>
        </w:rPr>
        <w:annotationRef/>
      </w:r>
      <w:r>
        <w:rPr>
          <w:sz w:val="20"/>
          <w:szCs w:val="20"/>
        </w:rPr>
        <w:t>It's best practice to give clients specific page numbers when directing them to other parts of a form or notice.</w:t>
      </w:r>
    </w:p>
  </w:comment>
  <w:comment w:id="8" w:author="Public Policy Lab" w:date="2026-07-02T14:59:00Z" w:initials="A">
    <w:p w14:paraId="2488BC02" w14:textId="77777777" w:rsidR="00767F86" w:rsidRDefault="00D84737" w:rsidP="00767F86">
      <w:r>
        <w:rPr>
          <w:rStyle w:val="CommentReference"/>
        </w:rPr>
        <w:annotationRef/>
      </w:r>
      <w:r w:rsidR="00767F86">
        <w:rPr>
          <w:sz w:val="20"/>
          <w:szCs w:val="20"/>
        </w:rPr>
        <w:t xml:space="preserve">Clients in testing didn't associate things like benefits as "income" unless asked explicitly about them. Asking about employment (earned) and non-employment (unearned) income separately improves reporting accuracy. </w:t>
      </w:r>
    </w:p>
  </w:comment>
  <w:comment w:id="9" w:author="Public Policy Lab" w:date="2026-07-02T15:00:00Z" w:initials="A">
    <w:p w14:paraId="4BBC610C" w14:textId="41E485E0" w:rsidR="00582C27" w:rsidRDefault="00D84737" w:rsidP="00582C27">
      <w:r>
        <w:rPr>
          <w:rStyle w:val="CommentReference"/>
        </w:rPr>
        <w:annotationRef/>
      </w:r>
      <w:r w:rsidR="00582C27">
        <w:rPr>
          <w:sz w:val="20"/>
          <w:szCs w:val="20"/>
        </w:rPr>
        <w:t>Some clients may not know who in their household is ABAWD. Telling them who is considered ABAWD before asking this question helps them provide an accurate answer.</w:t>
      </w:r>
    </w:p>
  </w:comment>
  <w:comment w:id="10" w:author="Public Policy Lab" w:date="2026-07-02T15:01:00Z" w:initials="A">
    <w:p w14:paraId="6C233D37" w14:textId="3DABF2D7" w:rsidR="00582C27" w:rsidRDefault="00D84737" w:rsidP="00582C27">
      <w:r>
        <w:rPr>
          <w:rStyle w:val="CommentReference"/>
        </w:rPr>
        <w:annotationRef/>
      </w:r>
      <w:r w:rsidR="00582C27">
        <w:rPr>
          <w:sz w:val="20"/>
          <w:szCs w:val="20"/>
        </w:rPr>
        <w:t>It's helpful to give directions for how to complete the form itself to ensure clients fill it out correctly.</w:t>
      </w:r>
    </w:p>
  </w:comment>
  <w:comment w:id="11" w:author="Public Policy Lab" w:date="2026-07-02T15:02:00Z" w:initials="A">
    <w:p w14:paraId="711A2C83" w14:textId="414D26E0" w:rsidR="00582C27" w:rsidRDefault="00D84737" w:rsidP="00582C27">
      <w:r>
        <w:rPr>
          <w:rStyle w:val="CommentReference"/>
        </w:rPr>
        <w:annotationRef/>
      </w:r>
      <w:r w:rsidR="00582C27">
        <w:rPr>
          <w:sz w:val="20"/>
          <w:szCs w:val="20"/>
        </w:rPr>
        <w:t>Instead of asking broad questions like "What changed?" which clients often don't know how to answer, ask something specific or give multiple-choice options.</w:t>
      </w:r>
    </w:p>
  </w:comment>
  <w:comment w:id="12" w:author="Public Policy Lab" w:date="2026-07-02T15:02:00Z" w:initials="A">
    <w:p w14:paraId="1797D1D4" w14:textId="6F300857" w:rsidR="00D84737" w:rsidRDefault="00D84737" w:rsidP="00D84737">
      <w:r>
        <w:rPr>
          <w:rStyle w:val="CommentReference"/>
        </w:rPr>
        <w:annotationRef/>
      </w:r>
      <w:r>
        <w:rPr>
          <w:sz w:val="20"/>
          <w:szCs w:val="20"/>
        </w:rPr>
        <w:t>Remember to define terms that may not be familiar to clients, such as "income source."</w:t>
      </w:r>
    </w:p>
  </w:comment>
  <w:comment w:id="13" w:author="Public Policy Lab" w:date="2026-07-02T15:04:00Z" w:initials="A">
    <w:p w14:paraId="1B07EA93" w14:textId="77777777" w:rsidR="00D84737" w:rsidRDefault="00D84737" w:rsidP="00D84737">
      <w:r>
        <w:rPr>
          <w:rStyle w:val="CommentReference"/>
        </w:rPr>
        <w:annotationRef/>
      </w:r>
      <w:r>
        <w:rPr>
          <w:sz w:val="20"/>
          <w:szCs w:val="20"/>
        </w:rPr>
        <w:t xml:space="preserve">Always define terms like gross monthly income, which may be unfamiliar to clients. </w:t>
      </w:r>
    </w:p>
  </w:comment>
  <w:comment w:id="14" w:author="Public Policy Lab" w:date="2026-07-02T15:04:00Z" w:initials="A">
    <w:p w14:paraId="102F5583" w14:textId="77777777" w:rsidR="00D84737" w:rsidRDefault="00D84737" w:rsidP="00D84737">
      <w:r>
        <w:rPr>
          <w:rStyle w:val="CommentReference"/>
        </w:rPr>
        <w:annotationRef/>
      </w:r>
      <w:r>
        <w:rPr>
          <w:sz w:val="20"/>
          <w:szCs w:val="20"/>
        </w:rPr>
        <w:t xml:space="preserve">Based on research on income verification by Digital Public Works, asking for minimum and maximum hours worked per week helps prevent clients from giving an estimated average that may not be accurate. </w:t>
      </w:r>
    </w:p>
  </w:comment>
  <w:comment w:id="15" w:author="Public Policy Lab" w:date="2026-07-02T15:07:00Z" w:initials="A">
    <w:p w14:paraId="045872A9" w14:textId="77777777" w:rsidR="008A45F0" w:rsidRDefault="008A45F0" w:rsidP="008A45F0">
      <w:r>
        <w:rPr>
          <w:rStyle w:val="CommentReference"/>
        </w:rPr>
        <w:annotationRef/>
      </w:r>
      <w:r>
        <w:rPr>
          <w:sz w:val="20"/>
          <w:szCs w:val="20"/>
        </w:rPr>
        <w:t>Update the options below with the information for your agency.</w:t>
      </w:r>
    </w:p>
  </w:comment>
  <w:comment w:id="16" w:author="Public Policy Lab" w:date="2026-07-02T15:07:00Z" w:initials="A">
    <w:p w14:paraId="438D9502" w14:textId="77777777" w:rsidR="008A45F0" w:rsidRDefault="008A45F0" w:rsidP="008A45F0">
      <w:r>
        <w:rPr>
          <w:rStyle w:val="CommentReference"/>
        </w:rPr>
        <w:annotationRef/>
      </w:r>
      <w:r>
        <w:rPr>
          <w:sz w:val="20"/>
          <w:szCs w:val="20"/>
        </w:rPr>
        <w:t>Update with your agency's contact information</w:t>
      </w:r>
    </w:p>
  </w:comment>
  <w:comment w:id="17" w:author="Public Policy Lab" w:date="2026-07-06T14:11:00Z" w:initials="A">
    <w:p w14:paraId="59AC4113" w14:textId="77777777" w:rsidR="000D20D0" w:rsidRDefault="000D20D0" w:rsidP="000D20D0">
      <w:r>
        <w:rPr>
          <w:rStyle w:val="CommentReference"/>
        </w:rPr>
        <w:annotationRef/>
      </w:r>
      <w:r>
        <w:rPr>
          <w:sz w:val="20"/>
          <w:szCs w:val="20"/>
        </w:rPr>
        <w:t xml:space="preserve">This tells a client in Spanish how they can access a notice in Spanish. Update with your own agency's processes.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F9339" w15:done="0"/>
  <w15:commentEx w15:paraId="5B3913A9" w15:done="0"/>
  <w15:commentEx w15:paraId="7D4135D6" w15:done="0"/>
  <w15:commentEx w15:paraId="5E7150AC" w15:done="0"/>
  <w15:commentEx w15:paraId="6EEE11E5" w15:done="0"/>
  <w15:commentEx w15:paraId="655585D0" w15:done="0"/>
  <w15:commentEx w15:paraId="6D21AA14" w15:done="0"/>
  <w15:commentEx w15:paraId="72D86B93" w15:done="0"/>
  <w15:commentEx w15:paraId="2488BC02" w15:done="0"/>
  <w15:commentEx w15:paraId="4BBC610C" w15:done="0"/>
  <w15:commentEx w15:paraId="6C233D37" w15:done="0"/>
  <w15:commentEx w15:paraId="711A2C83" w15:done="0"/>
  <w15:commentEx w15:paraId="1797D1D4" w15:done="0"/>
  <w15:commentEx w15:paraId="1B07EA93" w15:done="0"/>
  <w15:commentEx w15:paraId="102F5583" w15:done="0"/>
  <w15:commentEx w15:paraId="045872A9" w15:done="0"/>
  <w15:commentEx w15:paraId="438D9502" w15:done="0"/>
  <w15:commentEx w15:paraId="59AC4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DC3041" w16cex:dateUtc="2026-07-02T18:52:00Z"/>
  <w16cex:commentExtensible w16cex:durableId="1630B210" w16cex:dateUtc="2026-07-02T18:55:00Z"/>
  <w16cex:commentExtensible w16cex:durableId="060880BB" w16cex:dateUtc="2026-07-02T18:54:00Z"/>
  <w16cex:commentExtensible w16cex:durableId="057B70DE" w16cex:dateUtc="2026-07-02T19:07:00Z"/>
  <w16cex:commentExtensible w16cex:durableId="530E55CB" w16cex:dateUtc="2026-07-02T18:56:00Z"/>
  <w16cex:commentExtensible w16cex:durableId="4C73066D" w16cex:dateUtc="2026-07-02T18:56:00Z"/>
  <w16cex:commentExtensible w16cex:durableId="4F9ABC8C" w16cex:dateUtc="2026-07-02T18:57:00Z"/>
  <w16cex:commentExtensible w16cex:durableId="44CE2B7B" w16cex:dateUtc="2026-07-02T18:58:00Z"/>
  <w16cex:commentExtensible w16cex:durableId="55A30AE1" w16cex:dateUtc="2026-07-02T18:59:00Z"/>
  <w16cex:commentExtensible w16cex:durableId="19CEBBAD" w16cex:dateUtc="2026-07-02T19:00:00Z"/>
  <w16cex:commentExtensible w16cex:durableId="19A4D73A" w16cex:dateUtc="2026-07-02T19:01:00Z"/>
  <w16cex:commentExtensible w16cex:durableId="7DCE5256" w16cex:dateUtc="2026-07-02T19:02:00Z"/>
  <w16cex:commentExtensible w16cex:durableId="4C263F49" w16cex:dateUtc="2026-07-02T19:02:00Z"/>
  <w16cex:commentExtensible w16cex:durableId="2DB7D4E4" w16cex:dateUtc="2026-07-02T19:04:00Z"/>
  <w16cex:commentExtensible w16cex:durableId="28C49808" w16cex:dateUtc="2026-07-02T19:04:00Z"/>
  <w16cex:commentExtensible w16cex:durableId="7EB463B8" w16cex:dateUtc="2026-07-02T19:07:00Z"/>
  <w16cex:commentExtensible w16cex:durableId="23A0021D" w16cex:dateUtc="2026-07-02T19:07:00Z"/>
  <w16cex:commentExtensible w16cex:durableId="367EAC61" w16cex:dateUtc="2026-07-06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F9339" w16cid:durableId="6BDC3041"/>
  <w16cid:commentId w16cid:paraId="5B3913A9" w16cid:durableId="1630B210"/>
  <w16cid:commentId w16cid:paraId="7D4135D6" w16cid:durableId="060880BB"/>
  <w16cid:commentId w16cid:paraId="5E7150AC" w16cid:durableId="057B70DE"/>
  <w16cid:commentId w16cid:paraId="6EEE11E5" w16cid:durableId="530E55CB"/>
  <w16cid:commentId w16cid:paraId="655585D0" w16cid:durableId="4C73066D"/>
  <w16cid:commentId w16cid:paraId="6D21AA14" w16cid:durableId="4F9ABC8C"/>
  <w16cid:commentId w16cid:paraId="72D86B93" w16cid:durableId="44CE2B7B"/>
  <w16cid:commentId w16cid:paraId="2488BC02" w16cid:durableId="55A30AE1"/>
  <w16cid:commentId w16cid:paraId="4BBC610C" w16cid:durableId="19CEBBAD"/>
  <w16cid:commentId w16cid:paraId="6C233D37" w16cid:durableId="19A4D73A"/>
  <w16cid:commentId w16cid:paraId="711A2C83" w16cid:durableId="7DCE5256"/>
  <w16cid:commentId w16cid:paraId="1797D1D4" w16cid:durableId="4C263F49"/>
  <w16cid:commentId w16cid:paraId="1B07EA93" w16cid:durableId="2DB7D4E4"/>
  <w16cid:commentId w16cid:paraId="102F5583" w16cid:durableId="28C49808"/>
  <w16cid:commentId w16cid:paraId="045872A9" w16cid:durableId="7EB463B8"/>
  <w16cid:commentId w16cid:paraId="438D9502" w16cid:durableId="23A0021D"/>
  <w16cid:commentId w16cid:paraId="59AC4113" w16cid:durableId="367EAC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7044E" w14:textId="77777777" w:rsidR="00BC5478" w:rsidRDefault="00BC5478" w:rsidP="001F713F">
      <w:pPr>
        <w:spacing w:before="0" w:after="0" w:line="240" w:lineRule="auto"/>
      </w:pPr>
      <w:r>
        <w:separator/>
      </w:r>
    </w:p>
  </w:endnote>
  <w:endnote w:type="continuationSeparator" w:id="0">
    <w:p w14:paraId="2EF65EC2" w14:textId="77777777" w:rsidR="00BC5478" w:rsidRDefault="00BC5478" w:rsidP="001F713F">
      <w:pPr>
        <w:spacing w:before="0" w:after="0" w:line="240" w:lineRule="auto"/>
      </w:pPr>
      <w:r>
        <w:continuationSeparator/>
      </w:r>
    </w:p>
  </w:endnote>
  <w:endnote w:type="continuationNotice" w:id="1">
    <w:p w14:paraId="1631AA9C" w14:textId="77777777" w:rsidR="00BC5478" w:rsidRDefault="00BC547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ymbol">
    <w:panose1 w:val="05050102010706020507"/>
    <w:charset w:val="02"/>
    <w:family w:val="decorative"/>
    <w:pitch w:val="variable"/>
    <w:sig w:usb0="00000000" w:usb1="10000000" w:usb2="00000000" w:usb3="00000000" w:csb0="80000000" w:csb1="00000000"/>
  </w:font>
  <w:font w:name="Times New Roman (Headings C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14628640"/>
      <w:docPartObj>
        <w:docPartGallery w:val="Page Numbers (Bottom of Page)"/>
        <w:docPartUnique/>
      </w:docPartObj>
    </w:sdtPr>
    <w:sdtContent>
      <w:p w14:paraId="6CF86B09" w14:textId="77777777" w:rsidR="001F713F" w:rsidRDefault="001F713F" w:rsidP="0099117B">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2F1722" w14:textId="77777777" w:rsidR="001F713F" w:rsidRDefault="001F713F" w:rsidP="00991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2787" w14:textId="77777777" w:rsidR="001F713F" w:rsidRPr="00811C43" w:rsidRDefault="001F713F" w:rsidP="0099117B">
    <w:pPr>
      <w:pStyle w:val="Footer"/>
      <w:rPr>
        <w:color w:val="595959" w:themeColor="text1" w:themeTint="A6"/>
      </w:rPr>
    </w:pPr>
    <w:r w:rsidRPr="00811C43">
      <w:rPr>
        <w:color w:val="595959" w:themeColor="text1" w:themeTint="A6"/>
      </w:rPr>
      <w:t xml:space="preserve">Page </w:t>
    </w:r>
    <w:r w:rsidRPr="00811C43">
      <w:rPr>
        <w:color w:val="595959" w:themeColor="text1" w:themeTint="A6"/>
      </w:rPr>
      <w:fldChar w:fldCharType="begin"/>
    </w:r>
    <w:r w:rsidRPr="00811C43">
      <w:rPr>
        <w:color w:val="595959" w:themeColor="text1" w:themeTint="A6"/>
      </w:rPr>
      <w:instrText xml:space="preserve"> PAGE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r w:rsidRPr="00811C43">
      <w:rPr>
        <w:color w:val="595959" w:themeColor="text1" w:themeTint="A6"/>
      </w:rPr>
      <w:t xml:space="preserve"> of </w:t>
    </w:r>
    <w:r w:rsidRPr="00811C43">
      <w:rPr>
        <w:color w:val="595959" w:themeColor="text1" w:themeTint="A6"/>
      </w:rPr>
      <w:fldChar w:fldCharType="begin"/>
    </w:r>
    <w:r w:rsidRPr="00811C43">
      <w:rPr>
        <w:color w:val="595959" w:themeColor="text1" w:themeTint="A6"/>
      </w:rPr>
      <w:instrText xml:space="preserve"> NUMPAGES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A503" w14:textId="77777777" w:rsidR="001F713F" w:rsidRPr="009349EF" w:rsidRDefault="001F713F" w:rsidP="0099117B">
    <w:pPr>
      <w:pStyle w:val="Footer"/>
    </w:pPr>
    <w:r w:rsidRPr="009349EF">
      <w:t xml:space="preserve">Page </w:t>
    </w:r>
    <w:r w:rsidRPr="009349EF">
      <w:fldChar w:fldCharType="begin"/>
    </w:r>
    <w:r w:rsidRPr="009349EF">
      <w:instrText xml:space="preserve"> PAGE  \* Arabic  \* MERGEFORMAT </w:instrText>
    </w:r>
    <w:r w:rsidRPr="009349EF">
      <w:fldChar w:fldCharType="separate"/>
    </w:r>
    <w:r w:rsidRPr="009349EF">
      <w:t>2</w:t>
    </w:r>
    <w:r w:rsidRPr="009349EF">
      <w:fldChar w:fldCharType="end"/>
    </w:r>
    <w:r w:rsidRPr="009349EF">
      <w:t xml:space="preserve"> of </w:t>
    </w:r>
    <w:fldSimple w:instr=" NUMPAGES  \* Arabic  \* MERGEFORMAT ">
      <w:r w:rsidRPr="009349EF">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A79B" w14:textId="77777777" w:rsidR="00BC5478" w:rsidRDefault="00BC5478" w:rsidP="001F713F">
      <w:pPr>
        <w:spacing w:before="0" w:after="0" w:line="240" w:lineRule="auto"/>
      </w:pPr>
      <w:r>
        <w:separator/>
      </w:r>
    </w:p>
  </w:footnote>
  <w:footnote w:type="continuationSeparator" w:id="0">
    <w:p w14:paraId="7949F60D" w14:textId="77777777" w:rsidR="00BC5478" w:rsidRDefault="00BC5478" w:rsidP="001F713F">
      <w:pPr>
        <w:spacing w:before="0" w:after="0" w:line="240" w:lineRule="auto"/>
      </w:pPr>
      <w:r>
        <w:continuationSeparator/>
      </w:r>
    </w:p>
  </w:footnote>
  <w:footnote w:type="continuationNotice" w:id="1">
    <w:p w14:paraId="03777119" w14:textId="77777777" w:rsidR="00BC5478" w:rsidRDefault="00BC547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0" w:type="dxa"/>
      <w:tblLayout w:type="fixed"/>
      <w:tblCellMar>
        <w:top w:w="115" w:type="dxa"/>
        <w:left w:w="0" w:type="dxa"/>
        <w:right w:w="0" w:type="dxa"/>
      </w:tblCellMar>
      <w:tblLook w:val="06A0" w:firstRow="1" w:lastRow="0" w:firstColumn="1" w:lastColumn="0" w:noHBand="1" w:noVBand="1"/>
    </w:tblPr>
    <w:tblGrid>
      <w:gridCol w:w="5130"/>
      <w:gridCol w:w="2880"/>
      <w:gridCol w:w="2340"/>
    </w:tblGrid>
    <w:tr w:rsidR="001F06AA" w:rsidRPr="008108E1" w14:paraId="74DA3B01" w14:textId="77777777" w:rsidTr="001F06AA">
      <w:trPr>
        <w:trHeight w:val="481"/>
      </w:trPr>
      <w:tc>
        <w:tcPr>
          <w:tcW w:w="5130" w:type="dxa"/>
        </w:tcPr>
        <w:p w14:paraId="4D079EE7" w14:textId="110752C5" w:rsidR="001F06AA" w:rsidRPr="001251F0" w:rsidRDefault="00165985" w:rsidP="005D3104">
          <w:pPr>
            <w:pStyle w:val="Header"/>
          </w:pPr>
          <w:r>
            <w:t>[</w:t>
          </w:r>
          <w:r w:rsidR="001F06AA">
            <w:t>State Agency Name</w:t>
          </w:r>
          <w:r>
            <w:t>]</w:t>
          </w:r>
        </w:p>
      </w:tc>
      <w:tc>
        <w:tcPr>
          <w:tcW w:w="2880" w:type="dxa"/>
        </w:tcPr>
        <w:p w14:paraId="1B48DA63" w14:textId="7BE6E86C" w:rsidR="001F06AA" w:rsidRDefault="001F06AA" w:rsidP="005D3104">
          <w:pPr>
            <w:pStyle w:val="Header"/>
          </w:pPr>
          <w:r w:rsidRPr="001251F0">
            <w:t xml:space="preserve">Name: </w:t>
          </w:r>
        </w:p>
        <w:p w14:paraId="3AF3FE8D" w14:textId="646F6108" w:rsidR="001F06AA" w:rsidRDefault="001F06AA" w:rsidP="005D3104">
          <w:pPr>
            <w:pStyle w:val="Header"/>
          </w:pPr>
          <w:r w:rsidRPr="001251F0">
            <w:t xml:space="preserve">Case Number: </w:t>
          </w:r>
        </w:p>
      </w:tc>
      <w:tc>
        <w:tcPr>
          <w:tcW w:w="2340" w:type="dxa"/>
        </w:tcPr>
        <w:p w14:paraId="469C7711" w14:textId="2F58130B" w:rsidR="001F06AA" w:rsidRPr="001251F0" w:rsidRDefault="001F06AA" w:rsidP="001251F0">
          <w:pPr>
            <w:pStyle w:val="Header"/>
          </w:pPr>
          <w:r w:rsidRPr="001251F0">
            <w:t xml:space="preserve">Program: </w:t>
          </w:r>
          <w:r>
            <w:t>SNAP</w:t>
          </w:r>
        </w:p>
        <w:p w14:paraId="7B909612" w14:textId="38D86429" w:rsidR="001F06AA" w:rsidRPr="001251F0" w:rsidRDefault="001F06AA" w:rsidP="001251F0">
          <w:pPr>
            <w:pStyle w:val="Header"/>
          </w:pPr>
          <w:r>
            <w:t>Notice Number:</w:t>
          </w:r>
          <w:r w:rsidRPr="001251F0">
            <w:t xml:space="preserve"> </w:t>
          </w:r>
        </w:p>
      </w:tc>
    </w:tr>
  </w:tbl>
  <w:p w14:paraId="731688FA" w14:textId="1439B994" w:rsidR="001F713F" w:rsidRDefault="001F713F" w:rsidP="00125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10"/>
      <w:gridCol w:w="4003"/>
    </w:tblGrid>
    <w:tr w:rsidR="003C1054" w14:paraId="47FB932E" w14:textId="77777777" w:rsidTr="00426A40">
      <w:trPr>
        <w:trHeight w:val="1728"/>
      </w:trPr>
      <w:tc>
        <w:tcPr>
          <w:tcW w:w="6210" w:type="dxa"/>
          <w:vAlign w:val="center"/>
        </w:tcPr>
        <w:p w14:paraId="642D33D3" w14:textId="1A8DEDA2" w:rsidR="00426A40" w:rsidRPr="003B1666" w:rsidRDefault="00426A40" w:rsidP="003B1666">
          <w:pPr>
            <w:pStyle w:val="Header"/>
          </w:pPr>
          <w:r w:rsidRPr="003B1666">
            <w:t xml:space="preserve">This is a template form created by the Public Policy Lab. </w:t>
          </w:r>
        </w:p>
        <w:p w14:paraId="45A3B95B" w14:textId="352A0436" w:rsidR="003C1054" w:rsidRPr="003B1666" w:rsidRDefault="00426A40" w:rsidP="003B1666">
          <w:pPr>
            <w:pStyle w:val="Header"/>
          </w:pPr>
          <w:r w:rsidRPr="003B1666">
            <w:t>To learn more, visit www.publicpolicylab.org.</w:t>
          </w:r>
        </w:p>
      </w:tc>
      <w:tc>
        <w:tcPr>
          <w:tcW w:w="4003" w:type="dxa"/>
          <w:vAlign w:val="center"/>
        </w:tcPr>
        <w:p w14:paraId="4F1B6B17" w14:textId="77777777" w:rsidR="00660954" w:rsidRDefault="00660954" w:rsidP="009447D8">
          <w:pPr>
            <w:pStyle w:val="Address"/>
          </w:pPr>
        </w:p>
        <w:p w14:paraId="7445D7F6" w14:textId="328315EE" w:rsidR="00C345DD" w:rsidRDefault="005D3104" w:rsidP="00C345DD">
          <w:pPr>
            <w:pStyle w:val="CaseInformation"/>
          </w:pPr>
          <w:r>
            <w:t>[State Agency Name]</w:t>
          </w:r>
        </w:p>
        <w:p w14:paraId="0A99C3DC" w14:textId="1552CE09" w:rsidR="003C1054" w:rsidRPr="0059319F" w:rsidRDefault="005D3104" w:rsidP="00C345DD">
          <w:pPr>
            <w:pStyle w:val="CaseInformation"/>
          </w:pPr>
          <w:r>
            <w:t>[State Agency Address]</w:t>
          </w:r>
          <w:r w:rsidR="00C345DD">
            <w:t xml:space="preserve"> </w:t>
          </w:r>
          <w:r w:rsidR="00C345DD">
            <w:br/>
          </w:r>
          <w:r>
            <w:t>[</w:t>
          </w:r>
          <w:r w:rsidR="00C345DD">
            <w:t xml:space="preserve">City, </w:t>
          </w:r>
          <w:r>
            <w:t>State</w:t>
          </w:r>
          <w:r w:rsidR="00C345DD">
            <w:t xml:space="preserve"> </w:t>
          </w:r>
          <w:r>
            <w:t>ZIP]</w:t>
          </w:r>
        </w:p>
      </w:tc>
    </w:tr>
  </w:tbl>
  <w:p w14:paraId="194A37C3" w14:textId="3AD91DFC" w:rsidR="001F713F" w:rsidRDefault="001F713F" w:rsidP="0012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quot;&quot;" style="width:14.9pt;height:14.9pt;flip:x;visibility:visible;mso-wrap-style:square" o:bullet="t">
        <v:imagedata r:id="rId1" o:title="" grayscale="t" bilevel="t"/>
      </v:shape>
    </w:pict>
  </w:numPicBullet>
  <w:abstractNum w:abstractNumId="0" w15:restartNumberingAfterBreak="0">
    <w:nsid w:val="0A5C144B"/>
    <w:multiLevelType w:val="multilevel"/>
    <w:tmpl w:val="C7A48052"/>
    <w:styleLink w:val="CurrentList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7A660E"/>
    <w:multiLevelType w:val="multilevel"/>
    <w:tmpl w:val="5418A738"/>
    <w:lvl w:ilvl="0">
      <w:start w:val="1"/>
      <w:numFmt w:val="bullet"/>
      <w:pStyle w:val="RadioButton"/>
      <w:lvlText w:val="¡"/>
      <w:lvlJc w:val="left"/>
      <w:pPr>
        <w:ind w:left="360" w:hanging="360"/>
      </w:pPr>
      <w:rPr>
        <w:rFonts w:ascii="Wingdings" w:hAnsi="Wingdings" w:hint="default"/>
        <w:color w:val="auto"/>
        <w:position w:val="-3"/>
        <w:sz w:val="32"/>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DF4766C"/>
    <w:multiLevelType w:val="hybridMultilevel"/>
    <w:tmpl w:val="06D68758"/>
    <w:lvl w:ilvl="0" w:tplc="FFFFFFFF">
      <w:start w:val="1"/>
      <w:numFmt w:val="decimal"/>
      <w:lvlText w:val="%1."/>
      <w:lvlJc w:val="left"/>
      <w:pPr>
        <w:ind w:left="378" w:hanging="288"/>
      </w:pPr>
    </w:lvl>
    <w:lvl w:ilvl="1" w:tplc="40346AE6">
      <w:start w:val="1"/>
      <w:numFmt w:val="bullet"/>
      <w:lvlText w:val="|"/>
      <w:lvlJc w:val="left"/>
      <w:pPr>
        <w:ind w:left="1296" w:hanging="216"/>
      </w:pPr>
      <w:rPr>
        <w:rFonts w:ascii="Wingdings 3" w:hAnsi="Wingdings 3" w:hint="default"/>
        <w:caps w:val="0"/>
        <w:strike w:val="0"/>
        <w:dstrike w:val="0"/>
        <w:vanish w:val="0"/>
        <w:color w:val="595959" w:themeColor="text1" w:themeTint="A6"/>
        <w:position w:val="-3"/>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E10D75"/>
    <w:multiLevelType w:val="hybridMultilevel"/>
    <w:tmpl w:val="B25E69D0"/>
    <w:lvl w:ilvl="0" w:tplc="58B44D74">
      <w:start w:val="1234"/>
      <w:numFmt w:val="bullet"/>
      <w:lvlText w:val="-"/>
      <w:lvlJc w:val="left"/>
      <w:pPr>
        <w:ind w:left="720" w:hanging="360"/>
      </w:pPr>
      <w:rPr>
        <w:rFonts w:ascii="Cambria" w:eastAsiaTheme="minorHAnsi" w:hAnsi="Cambria" w:cs="Apple Color Emoji"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E37A4"/>
    <w:multiLevelType w:val="hybridMultilevel"/>
    <w:tmpl w:val="D440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D6856"/>
    <w:multiLevelType w:val="multilevel"/>
    <w:tmpl w:val="3C028A98"/>
    <w:styleLink w:val="CurrentList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64387"/>
    <w:multiLevelType w:val="hybridMultilevel"/>
    <w:tmpl w:val="74E043D6"/>
    <w:lvl w:ilvl="0" w:tplc="94F0219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D6887"/>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3D15B9"/>
    <w:multiLevelType w:val="multilevel"/>
    <w:tmpl w:val="E28EFD6A"/>
    <w:styleLink w:val="CurrentList4"/>
    <w:lvl w:ilvl="0">
      <w:start w:val="1"/>
      <w:numFmt w:val="decimal"/>
      <w:lvlText w:val="%1."/>
      <w:lvlJc w:val="left"/>
      <w:pPr>
        <w:ind w:left="28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8111C6"/>
    <w:multiLevelType w:val="hybridMultilevel"/>
    <w:tmpl w:val="354AA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C7723"/>
    <w:multiLevelType w:val="hybridMultilevel"/>
    <w:tmpl w:val="021AD6CA"/>
    <w:lvl w:ilvl="0" w:tplc="8E1A2488">
      <w:start w:val="1"/>
      <w:numFmt w:val="bullet"/>
      <w:lvlText w:val="é"/>
      <w:lvlJc w:val="left"/>
      <w:pPr>
        <w:ind w:left="144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14F6"/>
    <w:multiLevelType w:val="hybridMultilevel"/>
    <w:tmpl w:val="396AE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B3D75"/>
    <w:multiLevelType w:val="hybridMultilevel"/>
    <w:tmpl w:val="B8369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D165E"/>
    <w:multiLevelType w:val="hybridMultilevel"/>
    <w:tmpl w:val="AED4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55E3C"/>
    <w:multiLevelType w:val="hybridMultilevel"/>
    <w:tmpl w:val="6E38E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22D60"/>
    <w:multiLevelType w:val="hybridMultilevel"/>
    <w:tmpl w:val="BCFA5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62327"/>
    <w:multiLevelType w:val="multilevel"/>
    <w:tmpl w:val="091A78FC"/>
    <w:styleLink w:val="CurrentList8"/>
    <w:lvl w:ilvl="0">
      <w:start w:val="1"/>
      <w:numFmt w:val="bullet"/>
      <w:lvlText w:val="¨"/>
      <w:lvlJc w:val="left"/>
      <w:pPr>
        <w:ind w:left="2970" w:hanging="360"/>
      </w:pPr>
      <w:rPr>
        <w:rFonts w:ascii="Wingdings" w:hAnsi="Wingdings" w:hint="default"/>
        <w:position w:val="-4"/>
        <w:sz w:val="3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1263A2"/>
    <w:multiLevelType w:val="multilevel"/>
    <w:tmpl w:val="AF0A95F6"/>
    <w:styleLink w:val="CurrentList9"/>
    <w:lvl w:ilvl="0">
      <w:start w:val="1"/>
      <w:numFmt w:val="bullet"/>
      <w:lvlText w:val="|"/>
      <w:lvlJc w:val="left"/>
      <w:pPr>
        <w:ind w:left="216" w:hanging="216"/>
      </w:pPr>
      <w:rPr>
        <w:rFonts w:ascii="Wingdings 3" w:hAnsi="Wingdings 3" w:hint="default"/>
        <w:caps w:val="0"/>
        <w:strike w:val="0"/>
        <w:dstrike w:val="0"/>
        <w:vanish w:val="0"/>
        <w:color w:val="000000" w:themeColor="text1"/>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8F2A7B"/>
    <w:multiLevelType w:val="hybridMultilevel"/>
    <w:tmpl w:val="A9A6BF02"/>
    <w:lvl w:ilvl="0" w:tplc="77649A4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46F0"/>
    <w:multiLevelType w:val="hybridMultilevel"/>
    <w:tmpl w:val="09881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42C66"/>
    <w:multiLevelType w:val="hybridMultilevel"/>
    <w:tmpl w:val="B7A02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F42F7"/>
    <w:multiLevelType w:val="hybridMultilevel"/>
    <w:tmpl w:val="97622CDA"/>
    <w:lvl w:ilvl="0" w:tplc="17A808B0">
      <w:start w:val="1"/>
      <w:numFmt w:val="bullet"/>
      <w:pStyle w:val="Checkbox"/>
      <w:lvlText w:val="¨"/>
      <w:lvlJc w:val="left"/>
      <w:pPr>
        <w:ind w:left="360" w:hanging="360"/>
      </w:pPr>
      <w:rPr>
        <w:rFonts w:ascii="Wingdings" w:hAnsi="Wingdings" w:hint="default"/>
        <w:position w:val="-4"/>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84BCF"/>
    <w:multiLevelType w:val="hybridMultilevel"/>
    <w:tmpl w:val="4AD4137A"/>
    <w:lvl w:ilvl="0" w:tplc="9C32B8E2">
      <w:start w:val="1"/>
      <w:numFmt w:val="decimal"/>
      <w:pStyle w:val="Numbers"/>
      <w:lvlText w:val="%1."/>
      <w:lvlJc w:val="left"/>
      <w:pPr>
        <w:ind w:left="378" w:hanging="288"/>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C6A1B"/>
    <w:multiLevelType w:val="hybridMultilevel"/>
    <w:tmpl w:val="D44E5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A6D8B"/>
    <w:multiLevelType w:val="hybridMultilevel"/>
    <w:tmpl w:val="4C2ED69A"/>
    <w:lvl w:ilvl="0" w:tplc="40346AE6">
      <w:start w:val="1"/>
      <w:numFmt w:val="bullet"/>
      <w:pStyle w:val="SideTip"/>
      <w:lvlText w:val="|"/>
      <w:lvlJc w:val="left"/>
      <w:pPr>
        <w:ind w:left="360" w:hanging="216"/>
      </w:pPr>
      <w:rPr>
        <w:rFonts w:ascii="Wingdings 3" w:hAnsi="Wingdings 3" w:hint="default"/>
        <w:caps w:val="0"/>
        <w:strike w:val="0"/>
        <w:dstrike w:val="0"/>
        <w:vanish w:val="0"/>
        <w:color w:val="595959" w:themeColor="text1" w:themeTint="A6"/>
        <w:position w:val="-3"/>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E720D9A"/>
    <w:multiLevelType w:val="hybridMultilevel"/>
    <w:tmpl w:val="FE0E1D90"/>
    <w:lvl w:ilvl="0" w:tplc="3F52B2A6">
      <w:start w:val="1"/>
      <w:numFmt w:val="bullet"/>
      <w:pStyle w:val="BulletParagraph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A638D"/>
    <w:multiLevelType w:val="hybridMultilevel"/>
    <w:tmpl w:val="F8300398"/>
    <w:lvl w:ilvl="0" w:tplc="FFFFFFFF">
      <w:start w:val="1"/>
      <w:numFmt w:val="decimal"/>
      <w:lvlText w:val="%1."/>
      <w:lvlJc w:val="left"/>
      <w:pPr>
        <w:ind w:left="378" w:hanging="288"/>
      </w:p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58675B"/>
    <w:multiLevelType w:val="hybridMultilevel"/>
    <w:tmpl w:val="5060E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1456E6"/>
    <w:multiLevelType w:val="multilevel"/>
    <w:tmpl w:val="F6B07C3E"/>
    <w:styleLink w:val="CurrentList5"/>
    <w:lvl w:ilvl="0">
      <w:start w:val="1"/>
      <w:numFmt w:val="bullet"/>
      <w:lvlText w:val="|"/>
      <w:lvlJc w:val="left"/>
      <w:pPr>
        <w:ind w:left="216" w:hanging="216"/>
      </w:pPr>
      <w:rPr>
        <w:rFonts w:ascii="Wingdings 3" w:hAnsi="Wingdings 3" w:hint="default"/>
        <w:caps w:val="0"/>
        <w:strike w:val="0"/>
        <w:dstrike w:val="0"/>
        <w:vanish w:val="0"/>
        <w:color w:val="1E3564"/>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785485"/>
    <w:multiLevelType w:val="multilevel"/>
    <w:tmpl w:val="08BA050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803AAB"/>
    <w:multiLevelType w:val="hybridMultilevel"/>
    <w:tmpl w:val="E32CA7B6"/>
    <w:lvl w:ilvl="0" w:tplc="3EAC95E2">
      <w:start w:val="1"/>
      <w:numFmt w:val="bullet"/>
      <w:lvlText w:val="●"/>
      <w:lvlJc w:val="left"/>
      <w:pPr>
        <w:ind w:left="899" w:hanging="360"/>
      </w:p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1" w15:restartNumberingAfterBreak="0">
    <w:nsid w:val="78F93F10"/>
    <w:multiLevelType w:val="hybridMultilevel"/>
    <w:tmpl w:val="989E8BAC"/>
    <w:lvl w:ilvl="0" w:tplc="73B428CC">
      <w:start w:val="1"/>
      <w:numFmt w:val="bullet"/>
      <w:pStyle w:val="BulletFormLis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4505A3"/>
    <w:multiLevelType w:val="multilevel"/>
    <w:tmpl w:val="C7A48052"/>
    <w:styleLink w:val="CurrentList3"/>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CE5101"/>
    <w:multiLevelType w:val="hybridMultilevel"/>
    <w:tmpl w:val="A02EAFB2"/>
    <w:lvl w:ilvl="0" w:tplc="39303486">
      <w:start w:val="1"/>
      <w:numFmt w:val="bullet"/>
      <w:pStyle w:val="BulletDocumentsLis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716903453">
    <w:abstractNumId w:val="22"/>
  </w:num>
  <w:num w:numId="2" w16cid:durableId="1159733489">
    <w:abstractNumId w:val="29"/>
  </w:num>
  <w:num w:numId="3" w16cid:durableId="1118717825">
    <w:abstractNumId w:val="0"/>
  </w:num>
  <w:num w:numId="4" w16cid:durableId="1925408755">
    <w:abstractNumId w:val="32"/>
  </w:num>
  <w:num w:numId="5" w16cid:durableId="1820732448">
    <w:abstractNumId w:val="33"/>
  </w:num>
  <w:num w:numId="6" w16cid:durableId="2105762928">
    <w:abstractNumId w:val="8"/>
  </w:num>
  <w:num w:numId="7" w16cid:durableId="313216258">
    <w:abstractNumId w:val="31"/>
  </w:num>
  <w:num w:numId="8" w16cid:durableId="2013293235">
    <w:abstractNumId w:val="1"/>
  </w:num>
  <w:num w:numId="9" w16cid:durableId="1227377123">
    <w:abstractNumId w:val="21"/>
  </w:num>
  <w:num w:numId="10" w16cid:durableId="853031662">
    <w:abstractNumId w:val="24"/>
  </w:num>
  <w:num w:numId="11" w16cid:durableId="1930768743">
    <w:abstractNumId w:val="28"/>
  </w:num>
  <w:num w:numId="12" w16cid:durableId="1720085532">
    <w:abstractNumId w:val="13"/>
  </w:num>
  <w:num w:numId="13" w16cid:durableId="22171540">
    <w:abstractNumId w:val="5"/>
  </w:num>
  <w:num w:numId="14" w16cid:durableId="140318779">
    <w:abstractNumId w:val="22"/>
    <w:lvlOverride w:ilvl="0">
      <w:startOverride w:val="1"/>
    </w:lvlOverride>
  </w:num>
  <w:num w:numId="15" w16cid:durableId="741753187">
    <w:abstractNumId w:val="18"/>
  </w:num>
  <w:num w:numId="16" w16cid:durableId="381368318">
    <w:abstractNumId w:val="12"/>
  </w:num>
  <w:num w:numId="17" w16cid:durableId="614865591">
    <w:abstractNumId w:val="11"/>
  </w:num>
  <w:num w:numId="18" w16cid:durableId="1520385695">
    <w:abstractNumId w:val="7"/>
  </w:num>
  <w:num w:numId="19" w16cid:durableId="1807822006">
    <w:abstractNumId w:val="31"/>
  </w:num>
  <w:num w:numId="20" w16cid:durableId="2097358172">
    <w:abstractNumId w:val="31"/>
  </w:num>
  <w:num w:numId="21" w16cid:durableId="71389866">
    <w:abstractNumId w:val="21"/>
  </w:num>
  <w:num w:numId="22" w16cid:durableId="455375624">
    <w:abstractNumId w:val="29"/>
  </w:num>
  <w:num w:numId="23" w16cid:durableId="682518651">
    <w:abstractNumId w:val="0"/>
  </w:num>
  <w:num w:numId="24" w16cid:durableId="213659478">
    <w:abstractNumId w:val="32"/>
  </w:num>
  <w:num w:numId="25" w16cid:durableId="943422369">
    <w:abstractNumId w:val="8"/>
  </w:num>
  <w:num w:numId="26" w16cid:durableId="801774028">
    <w:abstractNumId w:val="28"/>
  </w:num>
  <w:num w:numId="27" w16cid:durableId="1313871617">
    <w:abstractNumId w:val="5"/>
  </w:num>
  <w:num w:numId="28" w16cid:durableId="1008679681">
    <w:abstractNumId w:val="33"/>
  </w:num>
  <w:num w:numId="29" w16cid:durableId="1444887415">
    <w:abstractNumId w:val="22"/>
  </w:num>
  <w:num w:numId="30" w16cid:durableId="64843135">
    <w:abstractNumId w:val="1"/>
  </w:num>
  <w:num w:numId="31" w16cid:durableId="1801142527">
    <w:abstractNumId w:val="24"/>
  </w:num>
  <w:num w:numId="32" w16cid:durableId="92629187">
    <w:abstractNumId w:val="19"/>
  </w:num>
  <w:num w:numId="33" w16cid:durableId="1003320460">
    <w:abstractNumId w:val="16"/>
  </w:num>
  <w:num w:numId="34" w16cid:durableId="399331201">
    <w:abstractNumId w:val="6"/>
  </w:num>
  <w:num w:numId="35" w16cid:durableId="1090001302">
    <w:abstractNumId w:val="23"/>
  </w:num>
  <w:num w:numId="36" w16cid:durableId="2118940293">
    <w:abstractNumId w:val="3"/>
  </w:num>
  <w:num w:numId="37" w16cid:durableId="2075615674">
    <w:abstractNumId w:val="17"/>
  </w:num>
  <w:num w:numId="38" w16cid:durableId="1209955763">
    <w:abstractNumId w:val="24"/>
    <w:lvlOverride w:ilvl="0">
      <w:startOverride w:val="1"/>
    </w:lvlOverride>
  </w:num>
  <w:num w:numId="39" w16cid:durableId="2118285922">
    <w:abstractNumId w:val="20"/>
  </w:num>
  <w:num w:numId="40" w16cid:durableId="1734112550">
    <w:abstractNumId w:val="2"/>
  </w:num>
  <w:num w:numId="41" w16cid:durableId="1965228351">
    <w:abstractNumId w:val="26"/>
  </w:num>
  <w:num w:numId="42" w16cid:durableId="845948282">
    <w:abstractNumId w:val="22"/>
    <w:lvlOverride w:ilvl="0">
      <w:startOverride w:val="1"/>
    </w:lvlOverride>
  </w:num>
  <w:num w:numId="43" w16cid:durableId="2067684086">
    <w:abstractNumId w:val="25"/>
  </w:num>
  <w:num w:numId="44" w16cid:durableId="1578176059">
    <w:abstractNumId w:val="10"/>
  </w:num>
  <w:num w:numId="45" w16cid:durableId="1916667142">
    <w:abstractNumId w:val="15"/>
  </w:num>
  <w:num w:numId="46" w16cid:durableId="1961262617">
    <w:abstractNumId w:val="4"/>
  </w:num>
  <w:num w:numId="47" w16cid:durableId="1207525309">
    <w:abstractNumId w:val="27"/>
  </w:num>
  <w:num w:numId="48" w16cid:durableId="750154936">
    <w:abstractNumId w:val="9"/>
  </w:num>
  <w:num w:numId="49" w16cid:durableId="1001543862">
    <w:abstractNumId w:val="30"/>
  </w:num>
  <w:num w:numId="50" w16cid:durableId="709571875">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blic Policy Lab">
    <w15:presenceInfo w15:providerId="None" w15:userId="Public Policy 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06"/>
    <w:rsid w:val="0000104A"/>
    <w:rsid w:val="00001C65"/>
    <w:rsid w:val="0000242C"/>
    <w:rsid w:val="000040D0"/>
    <w:rsid w:val="00005A93"/>
    <w:rsid w:val="000066AD"/>
    <w:rsid w:val="00012206"/>
    <w:rsid w:val="00012E87"/>
    <w:rsid w:val="00014184"/>
    <w:rsid w:val="0001616A"/>
    <w:rsid w:val="00017D6B"/>
    <w:rsid w:val="00022400"/>
    <w:rsid w:val="00022628"/>
    <w:rsid w:val="000240D7"/>
    <w:rsid w:val="000252C0"/>
    <w:rsid w:val="000266AE"/>
    <w:rsid w:val="0003281B"/>
    <w:rsid w:val="00032A11"/>
    <w:rsid w:val="00033610"/>
    <w:rsid w:val="00034226"/>
    <w:rsid w:val="00035136"/>
    <w:rsid w:val="000356FB"/>
    <w:rsid w:val="00036C18"/>
    <w:rsid w:val="0003757A"/>
    <w:rsid w:val="000375A9"/>
    <w:rsid w:val="000400EE"/>
    <w:rsid w:val="00040922"/>
    <w:rsid w:val="0004134D"/>
    <w:rsid w:val="000421C7"/>
    <w:rsid w:val="00042C1C"/>
    <w:rsid w:val="00043C20"/>
    <w:rsid w:val="0004441E"/>
    <w:rsid w:val="00045A64"/>
    <w:rsid w:val="00047436"/>
    <w:rsid w:val="00050434"/>
    <w:rsid w:val="000531EA"/>
    <w:rsid w:val="00053315"/>
    <w:rsid w:val="000534C9"/>
    <w:rsid w:val="00054AE4"/>
    <w:rsid w:val="000560E3"/>
    <w:rsid w:val="00056BAD"/>
    <w:rsid w:val="000572BE"/>
    <w:rsid w:val="0006040B"/>
    <w:rsid w:val="00061FE8"/>
    <w:rsid w:val="00062335"/>
    <w:rsid w:val="00064069"/>
    <w:rsid w:val="00071592"/>
    <w:rsid w:val="00073CE4"/>
    <w:rsid w:val="00074104"/>
    <w:rsid w:val="00075A8D"/>
    <w:rsid w:val="000770A5"/>
    <w:rsid w:val="000826CC"/>
    <w:rsid w:val="00084F5A"/>
    <w:rsid w:val="00087CF6"/>
    <w:rsid w:val="00087D64"/>
    <w:rsid w:val="00092593"/>
    <w:rsid w:val="00096B27"/>
    <w:rsid w:val="0009711C"/>
    <w:rsid w:val="000A1EAB"/>
    <w:rsid w:val="000A2E85"/>
    <w:rsid w:val="000A338D"/>
    <w:rsid w:val="000A4A39"/>
    <w:rsid w:val="000B1797"/>
    <w:rsid w:val="000B1A3C"/>
    <w:rsid w:val="000B33BF"/>
    <w:rsid w:val="000B570C"/>
    <w:rsid w:val="000B5D8B"/>
    <w:rsid w:val="000B6D98"/>
    <w:rsid w:val="000B720B"/>
    <w:rsid w:val="000C06CF"/>
    <w:rsid w:val="000C6233"/>
    <w:rsid w:val="000C7CC2"/>
    <w:rsid w:val="000D0B83"/>
    <w:rsid w:val="000D1766"/>
    <w:rsid w:val="000D1AE4"/>
    <w:rsid w:val="000D1DA3"/>
    <w:rsid w:val="000D20D0"/>
    <w:rsid w:val="000D212A"/>
    <w:rsid w:val="000D4B6B"/>
    <w:rsid w:val="000D4DB8"/>
    <w:rsid w:val="000D654A"/>
    <w:rsid w:val="000D687E"/>
    <w:rsid w:val="000D6F99"/>
    <w:rsid w:val="000E6C2F"/>
    <w:rsid w:val="000F41A9"/>
    <w:rsid w:val="000F5592"/>
    <w:rsid w:val="000F5A7A"/>
    <w:rsid w:val="000F6069"/>
    <w:rsid w:val="000F75E4"/>
    <w:rsid w:val="001007FB"/>
    <w:rsid w:val="001020E6"/>
    <w:rsid w:val="00102413"/>
    <w:rsid w:val="00106299"/>
    <w:rsid w:val="001106D1"/>
    <w:rsid w:val="0011617C"/>
    <w:rsid w:val="00117992"/>
    <w:rsid w:val="00120B87"/>
    <w:rsid w:val="001223C7"/>
    <w:rsid w:val="00124B34"/>
    <w:rsid w:val="001251F0"/>
    <w:rsid w:val="001273C8"/>
    <w:rsid w:val="00130134"/>
    <w:rsid w:val="0013041A"/>
    <w:rsid w:val="0013316F"/>
    <w:rsid w:val="00133C8C"/>
    <w:rsid w:val="0013463C"/>
    <w:rsid w:val="00134954"/>
    <w:rsid w:val="001358D0"/>
    <w:rsid w:val="00135B13"/>
    <w:rsid w:val="00136282"/>
    <w:rsid w:val="00141994"/>
    <w:rsid w:val="00141DC4"/>
    <w:rsid w:val="001478C3"/>
    <w:rsid w:val="00152642"/>
    <w:rsid w:val="00155242"/>
    <w:rsid w:val="0015552B"/>
    <w:rsid w:val="00156ADB"/>
    <w:rsid w:val="001573E9"/>
    <w:rsid w:val="001575B0"/>
    <w:rsid w:val="00157AD4"/>
    <w:rsid w:val="00157E43"/>
    <w:rsid w:val="00160C21"/>
    <w:rsid w:val="00160F50"/>
    <w:rsid w:val="001658B9"/>
    <w:rsid w:val="00165985"/>
    <w:rsid w:val="00166235"/>
    <w:rsid w:val="00166873"/>
    <w:rsid w:val="001676D4"/>
    <w:rsid w:val="0017014C"/>
    <w:rsid w:val="00176A5C"/>
    <w:rsid w:val="00177254"/>
    <w:rsid w:val="00180156"/>
    <w:rsid w:val="00181827"/>
    <w:rsid w:val="001833AF"/>
    <w:rsid w:val="00184927"/>
    <w:rsid w:val="0018502E"/>
    <w:rsid w:val="00187FDD"/>
    <w:rsid w:val="00192055"/>
    <w:rsid w:val="00193398"/>
    <w:rsid w:val="0019370E"/>
    <w:rsid w:val="0019396A"/>
    <w:rsid w:val="00194083"/>
    <w:rsid w:val="0019494F"/>
    <w:rsid w:val="001971CA"/>
    <w:rsid w:val="001A2BBF"/>
    <w:rsid w:val="001A2F78"/>
    <w:rsid w:val="001A316A"/>
    <w:rsid w:val="001A4183"/>
    <w:rsid w:val="001B0068"/>
    <w:rsid w:val="001B034A"/>
    <w:rsid w:val="001B05EC"/>
    <w:rsid w:val="001B2560"/>
    <w:rsid w:val="001B2C91"/>
    <w:rsid w:val="001B465F"/>
    <w:rsid w:val="001B50C5"/>
    <w:rsid w:val="001B5F27"/>
    <w:rsid w:val="001C1BE1"/>
    <w:rsid w:val="001C393F"/>
    <w:rsid w:val="001C492F"/>
    <w:rsid w:val="001C6E18"/>
    <w:rsid w:val="001D1814"/>
    <w:rsid w:val="001D26B6"/>
    <w:rsid w:val="001D3DC5"/>
    <w:rsid w:val="001D50E7"/>
    <w:rsid w:val="001D5793"/>
    <w:rsid w:val="001D753C"/>
    <w:rsid w:val="001E0CA4"/>
    <w:rsid w:val="001E1A02"/>
    <w:rsid w:val="001E223C"/>
    <w:rsid w:val="001E40A5"/>
    <w:rsid w:val="001E42FC"/>
    <w:rsid w:val="001E6218"/>
    <w:rsid w:val="001E6EAA"/>
    <w:rsid w:val="001F06AA"/>
    <w:rsid w:val="001F4689"/>
    <w:rsid w:val="001F6199"/>
    <w:rsid w:val="001F6424"/>
    <w:rsid w:val="001F6E64"/>
    <w:rsid w:val="001F713F"/>
    <w:rsid w:val="001F7694"/>
    <w:rsid w:val="00201594"/>
    <w:rsid w:val="00204135"/>
    <w:rsid w:val="00205F9A"/>
    <w:rsid w:val="00206439"/>
    <w:rsid w:val="002069B3"/>
    <w:rsid w:val="00207E7D"/>
    <w:rsid w:val="00210379"/>
    <w:rsid w:val="00210CCC"/>
    <w:rsid w:val="00210D2B"/>
    <w:rsid w:val="00210DB0"/>
    <w:rsid w:val="002136E4"/>
    <w:rsid w:val="00213C59"/>
    <w:rsid w:val="002176B9"/>
    <w:rsid w:val="00222BC4"/>
    <w:rsid w:val="00223973"/>
    <w:rsid w:val="00224779"/>
    <w:rsid w:val="00225C0A"/>
    <w:rsid w:val="00227DA6"/>
    <w:rsid w:val="00230B8B"/>
    <w:rsid w:val="002311A1"/>
    <w:rsid w:val="00233122"/>
    <w:rsid w:val="00233D24"/>
    <w:rsid w:val="00235B80"/>
    <w:rsid w:val="00236583"/>
    <w:rsid w:val="00237CC1"/>
    <w:rsid w:val="002426AC"/>
    <w:rsid w:val="00244E3A"/>
    <w:rsid w:val="002466FF"/>
    <w:rsid w:val="00251D95"/>
    <w:rsid w:val="002521D2"/>
    <w:rsid w:val="00252472"/>
    <w:rsid w:val="00252D34"/>
    <w:rsid w:val="00260B21"/>
    <w:rsid w:val="00261CBB"/>
    <w:rsid w:val="00262FC7"/>
    <w:rsid w:val="002647BF"/>
    <w:rsid w:val="00264CFB"/>
    <w:rsid w:val="00270D57"/>
    <w:rsid w:val="002721C3"/>
    <w:rsid w:val="00272CBF"/>
    <w:rsid w:val="00273242"/>
    <w:rsid w:val="002741EB"/>
    <w:rsid w:val="00274730"/>
    <w:rsid w:val="002804FF"/>
    <w:rsid w:val="002813FD"/>
    <w:rsid w:val="00282E16"/>
    <w:rsid w:val="00282FF0"/>
    <w:rsid w:val="002830AB"/>
    <w:rsid w:val="002859A5"/>
    <w:rsid w:val="00290AB4"/>
    <w:rsid w:val="00291054"/>
    <w:rsid w:val="00292CB3"/>
    <w:rsid w:val="00294B04"/>
    <w:rsid w:val="002960C0"/>
    <w:rsid w:val="002A0037"/>
    <w:rsid w:val="002A040A"/>
    <w:rsid w:val="002A18A8"/>
    <w:rsid w:val="002A1A1C"/>
    <w:rsid w:val="002A463F"/>
    <w:rsid w:val="002A79F9"/>
    <w:rsid w:val="002B0E59"/>
    <w:rsid w:val="002B10BD"/>
    <w:rsid w:val="002B2B63"/>
    <w:rsid w:val="002B592D"/>
    <w:rsid w:val="002B5D74"/>
    <w:rsid w:val="002B6A48"/>
    <w:rsid w:val="002B6BAD"/>
    <w:rsid w:val="002B7394"/>
    <w:rsid w:val="002B7D48"/>
    <w:rsid w:val="002C00EA"/>
    <w:rsid w:val="002C0A31"/>
    <w:rsid w:val="002C26A2"/>
    <w:rsid w:val="002C371E"/>
    <w:rsid w:val="002C3E4F"/>
    <w:rsid w:val="002C481A"/>
    <w:rsid w:val="002C49E1"/>
    <w:rsid w:val="002C4BC5"/>
    <w:rsid w:val="002C6384"/>
    <w:rsid w:val="002C6EB1"/>
    <w:rsid w:val="002C70B5"/>
    <w:rsid w:val="002C7AA7"/>
    <w:rsid w:val="002D04FD"/>
    <w:rsid w:val="002D1C16"/>
    <w:rsid w:val="002D2A33"/>
    <w:rsid w:val="002D3B4F"/>
    <w:rsid w:val="002D40F2"/>
    <w:rsid w:val="002D4107"/>
    <w:rsid w:val="002D419B"/>
    <w:rsid w:val="002D6812"/>
    <w:rsid w:val="002D6A5E"/>
    <w:rsid w:val="002D6CFC"/>
    <w:rsid w:val="002E04F9"/>
    <w:rsid w:val="002E10C2"/>
    <w:rsid w:val="002E3236"/>
    <w:rsid w:val="002E4DF2"/>
    <w:rsid w:val="002E59C0"/>
    <w:rsid w:val="002E711F"/>
    <w:rsid w:val="002F04E5"/>
    <w:rsid w:val="002F1CE3"/>
    <w:rsid w:val="002F2711"/>
    <w:rsid w:val="002F2B44"/>
    <w:rsid w:val="002F3012"/>
    <w:rsid w:val="002F573E"/>
    <w:rsid w:val="002F5B23"/>
    <w:rsid w:val="002F6FC0"/>
    <w:rsid w:val="002F76D8"/>
    <w:rsid w:val="002F7BF0"/>
    <w:rsid w:val="0030099D"/>
    <w:rsid w:val="003021A3"/>
    <w:rsid w:val="003026AF"/>
    <w:rsid w:val="00302A5E"/>
    <w:rsid w:val="00302F4C"/>
    <w:rsid w:val="00303140"/>
    <w:rsid w:val="00303BC5"/>
    <w:rsid w:val="003121C0"/>
    <w:rsid w:val="00312F70"/>
    <w:rsid w:val="00312FCC"/>
    <w:rsid w:val="00314D4C"/>
    <w:rsid w:val="00314E81"/>
    <w:rsid w:val="00315CA0"/>
    <w:rsid w:val="003163AE"/>
    <w:rsid w:val="003202D8"/>
    <w:rsid w:val="00320C40"/>
    <w:rsid w:val="00321572"/>
    <w:rsid w:val="00321C61"/>
    <w:rsid w:val="00322B6D"/>
    <w:rsid w:val="00322F77"/>
    <w:rsid w:val="00324766"/>
    <w:rsid w:val="003253C5"/>
    <w:rsid w:val="00325F9F"/>
    <w:rsid w:val="00327E3F"/>
    <w:rsid w:val="00327F47"/>
    <w:rsid w:val="0033227F"/>
    <w:rsid w:val="003350C5"/>
    <w:rsid w:val="00337939"/>
    <w:rsid w:val="00337AA2"/>
    <w:rsid w:val="003408EF"/>
    <w:rsid w:val="00343B88"/>
    <w:rsid w:val="0034406F"/>
    <w:rsid w:val="00346160"/>
    <w:rsid w:val="00346D2B"/>
    <w:rsid w:val="00350635"/>
    <w:rsid w:val="00361842"/>
    <w:rsid w:val="00361ADE"/>
    <w:rsid w:val="0036403D"/>
    <w:rsid w:val="003643E6"/>
    <w:rsid w:val="00365A28"/>
    <w:rsid w:val="00365E8F"/>
    <w:rsid w:val="003674BA"/>
    <w:rsid w:val="00367570"/>
    <w:rsid w:val="003703BE"/>
    <w:rsid w:val="00370BC8"/>
    <w:rsid w:val="00370E3B"/>
    <w:rsid w:val="00371EC4"/>
    <w:rsid w:val="00373145"/>
    <w:rsid w:val="00373BA4"/>
    <w:rsid w:val="00373D0C"/>
    <w:rsid w:val="00375BF4"/>
    <w:rsid w:val="0038062A"/>
    <w:rsid w:val="003816DD"/>
    <w:rsid w:val="00381BD1"/>
    <w:rsid w:val="00383FBD"/>
    <w:rsid w:val="00384B5F"/>
    <w:rsid w:val="00384CA1"/>
    <w:rsid w:val="0038527A"/>
    <w:rsid w:val="003858E5"/>
    <w:rsid w:val="00390C90"/>
    <w:rsid w:val="00391C17"/>
    <w:rsid w:val="00393F24"/>
    <w:rsid w:val="00395380"/>
    <w:rsid w:val="003A2A01"/>
    <w:rsid w:val="003A4C15"/>
    <w:rsid w:val="003A77EC"/>
    <w:rsid w:val="003B025C"/>
    <w:rsid w:val="003B074A"/>
    <w:rsid w:val="003B1666"/>
    <w:rsid w:val="003B25C0"/>
    <w:rsid w:val="003B589E"/>
    <w:rsid w:val="003B5D27"/>
    <w:rsid w:val="003B70B8"/>
    <w:rsid w:val="003C1054"/>
    <w:rsid w:val="003C1C64"/>
    <w:rsid w:val="003C28AB"/>
    <w:rsid w:val="003C3640"/>
    <w:rsid w:val="003C396F"/>
    <w:rsid w:val="003C49DF"/>
    <w:rsid w:val="003C6E09"/>
    <w:rsid w:val="003C7A42"/>
    <w:rsid w:val="003D437B"/>
    <w:rsid w:val="003D5BFB"/>
    <w:rsid w:val="003D6386"/>
    <w:rsid w:val="003D6B51"/>
    <w:rsid w:val="003D72E2"/>
    <w:rsid w:val="003E1AA6"/>
    <w:rsid w:val="003E455D"/>
    <w:rsid w:val="003E5113"/>
    <w:rsid w:val="003E5C33"/>
    <w:rsid w:val="003F08CD"/>
    <w:rsid w:val="003F5AB2"/>
    <w:rsid w:val="00402C09"/>
    <w:rsid w:val="0040356A"/>
    <w:rsid w:val="00405B3C"/>
    <w:rsid w:val="00405DCA"/>
    <w:rsid w:val="004060E9"/>
    <w:rsid w:val="00406278"/>
    <w:rsid w:val="004068F0"/>
    <w:rsid w:val="004068F6"/>
    <w:rsid w:val="0040799A"/>
    <w:rsid w:val="00410A32"/>
    <w:rsid w:val="00410B63"/>
    <w:rsid w:val="00413335"/>
    <w:rsid w:val="00413CEA"/>
    <w:rsid w:val="00413D4C"/>
    <w:rsid w:val="00414D1D"/>
    <w:rsid w:val="004154DC"/>
    <w:rsid w:val="00420119"/>
    <w:rsid w:val="00420C1E"/>
    <w:rsid w:val="00421592"/>
    <w:rsid w:val="00423124"/>
    <w:rsid w:val="00423370"/>
    <w:rsid w:val="00424784"/>
    <w:rsid w:val="00426A40"/>
    <w:rsid w:val="00430F55"/>
    <w:rsid w:val="004415C7"/>
    <w:rsid w:val="004455A2"/>
    <w:rsid w:val="004463EC"/>
    <w:rsid w:val="00446583"/>
    <w:rsid w:val="004470B0"/>
    <w:rsid w:val="00447DAC"/>
    <w:rsid w:val="00447DF6"/>
    <w:rsid w:val="00450D06"/>
    <w:rsid w:val="00453BC7"/>
    <w:rsid w:val="00454BAB"/>
    <w:rsid w:val="00456AF7"/>
    <w:rsid w:val="00456D78"/>
    <w:rsid w:val="004601B5"/>
    <w:rsid w:val="004610BB"/>
    <w:rsid w:val="0046247A"/>
    <w:rsid w:val="00462B7E"/>
    <w:rsid w:val="00463B1E"/>
    <w:rsid w:val="0046642C"/>
    <w:rsid w:val="004674AC"/>
    <w:rsid w:val="0047011C"/>
    <w:rsid w:val="00473A72"/>
    <w:rsid w:val="00473DB4"/>
    <w:rsid w:val="00475425"/>
    <w:rsid w:val="004767F2"/>
    <w:rsid w:val="004804C6"/>
    <w:rsid w:val="00481F9A"/>
    <w:rsid w:val="00482A21"/>
    <w:rsid w:val="0048326C"/>
    <w:rsid w:val="00483862"/>
    <w:rsid w:val="0048398C"/>
    <w:rsid w:val="0048627F"/>
    <w:rsid w:val="004866B8"/>
    <w:rsid w:val="00486E63"/>
    <w:rsid w:val="0049256E"/>
    <w:rsid w:val="00492EFA"/>
    <w:rsid w:val="00495CED"/>
    <w:rsid w:val="00495FAC"/>
    <w:rsid w:val="00496739"/>
    <w:rsid w:val="004A01E9"/>
    <w:rsid w:val="004A138B"/>
    <w:rsid w:val="004A167B"/>
    <w:rsid w:val="004A1977"/>
    <w:rsid w:val="004A4321"/>
    <w:rsid w:val="004A58B9"/>
    <w:rsid w:val="004B214A"/>
    <w:rsid w:val="004B4878"/>
    <w:rsid w:val="004B58D0"/>
    <w:rsid w:val="004C03E2"/>
    <w:rsid w:val="004C0F91"/>
    <w:rsid w:val="004C18B4"/>
    <w:rsid w:val="004C1E1C"/>
    <w:rsid w:val="004C243D"/>
    <w:rsid w:val="004C2ADA"/>
    <w:rsid w:val="004C793F"/>
    <w:rsid w:val="004C79B1"/>
    <w:rsid w:val="004D17C9"/>
    <w:rsid w:val="004D5382"/>
    <w:rsid w:val="004D740E"/>
    <w:rsid w:val="004E64F2"/>
    <w:rsid w:val="004F0C10"/>
    <w:rsid w:val="004F1AF3"/>
    <w:rsid w:val="004F3B81"/>
    <w:rsid w:val="004F4363"/>
    <w:rsid w:val="004F7236"/>
    <w:rsid w:val="00500C5E"/>
    <w:rsid w:val="00500E43"/>
    <w:rsid w:val="0050364C"/>
    <w:rsid w:val="00504FF0"/>
    <w:rsid w:val="00505B36"/>
    <w:rsid w:val="00512541"/>
    <w:rsid w:val="00512E7F"/>
    <w:rsid w:val="00514481"/>
    <w:rsid w:val="00514B38"/>
    <w:rsid w:val="00517863"/>
    <w:rsid w:val="00520EFF"/>
    <w:rsid w:val="00521E21"/>
    <w:rsid w:val="005220B8"/>
    <w:rsid w:val="00524A73"/>
    <w:rsid w:val="00525816"/>
    <w:rsid w:val="00526639"/>
    <w:rsid w:val="00526A2B"/>
    <w:rsid w:val="005274BE"/>
    <w:rsid w:val="00527EB2"/>
    <w:rsid w:val="005308AC"/>
    <w:rsid w:val="00533298"/>
    <w:rsid w:val="005333B7"/>
    <w:rsid w:val="00535929"/>
    <w:rsid w:val="00536464"/>
    <w:rsid w:val="0053779B"/>
    <w:rsid w:val="005403AC"/>
    <w:rsid w:val="00540E65"/>
    <w:rsid w:val="005415E9"/>
    <w:rsid w:val="00542302"/>
    <w:rsid w:val="00544753"/>
    <w:rsid w:val="00545DB4"/>
    <w:rsid w:val="00546C13"/>
    <w:rsid w:val="00546E89"/>
    <w:rsid w:val="0055334D"/>
    <w:rsid w:val="00553B7E"/>
    <w:rsid w:val="00554C72"/>
    <w:rsid w:val="0056109D"/>
    <w:rsid w:val="00561526"/>
    <w:rsid w:val="0056192D"/>
    <w:rsid w:val="0056242A"/>
    <w:rsid w:val="0056337E"/>
    <w:rsid w:val="00563E1B"/>
    <w:rsid w:val="00564D19"/>
    <w:rsid w:val="00566367"/>
    <w:rsid w:val="00566DCE"/>
    <w:rsid w:val="00567E88"/>
    <w:rsid w:val="00574B5E"/>
    <w:rsid w:val="00575870"/>
    <w:rsid w:val="0057790D"/>
    <w:rsid w:val="00581435"/>
    <w:rsid w:val="00581D31"/>
    <w:rsid w:val="00581E0C"/>
    <w:rsid w:val="00582753"/>
    <w:rsid w:val="00582C27"/>
    <w:rsid w:val="005833FC"/>
    <w:rsid w:val="005862DC"/>
    <w:rsid w:val="00590515"/>
    <w:rsid w:val="00591610"/>
    <w:rsid w:val="00592A3C"/>
    <w:rsid w:val="005933DC"/>
    <w:rsid w:val="00593C54"/>
    <w:rsid w:val="00595890"/>
    <w:rsid w:val="005A1C8F"/>
    <w:rsid w:val="005A3567"/>
    <w:rsid w:val="005A5FF4"/>
    <w:rsid w:val="005B14D4"/>
    <w:rsid w:val="005B29D4"/>
    <w:rsid w:val="005B58C0"/>
    <w:rsid w:val="005B5B9D"/>
    <w:rsid w:val="005B74AE"/>
    <w:rsid w:val="005C01A8"/>
    <w:rsid w:val="005C20B6"/>
    <w:rsid w:val="005C2156"/>
    <w:rsid w:val="005C580F"/>
    <w:rsid w:val="005C5CA4"/>
    <w:rsid w:val="005C6521"/>
    <w:rsid w:val="005D02BF"/>
    <w:rsid w:val="005D06CD"/>
    <w:rsid w:val="005D09A4"/>
    <w:rsid w:val="005D3104"/>
    <w:rsid w:val="005D3176"/>
    <w:rsid w:val="005D3DB8"/>
    <w:rsid w:val="005D4158"/>
    <w:rsid w:val="005D4C9E"/>
    <w:rsid w:val="005D4DB2"/>
    <w:rsid w:val="005E0C10"/>
    <w:rsid w:val="005E1E8F"/>
    <w:rsid w:val="005E41EB"/>
    <w:rsid w:val="005E4592"/>
    <w:rsid w:val="005E5C8B"/>
    <w:rsid w:val="005E66AB"/>
    <w:rsid w:val="005F1405"/>
    <w:rsid w:val="005F16BA"/>
    <w:rsid w:val="005F3CC2"/>
    <w:rsid w:val="005F407F"/>
    <w:rsid w:val="005F5DE4"/>
    <w:rsid w:val="00600AA3"/>
    <w:rsid w:val="0060356D"/>
    <w:rsid w:val="006125EC"/>
    <w:rsid w:val="00614308"/>
    <w:rsid w:val="00616032"/>
    <w:rsid w:val="00616727"/>
    <w:rsid w:val="00620387"/>
    <w:rsid w:val="00620F82"/>
    <w:rsid w:val="0062191C"/>
    <w:rsid w:val="00623338"/>
    <w:rsid w:val="00623A28"/>
    <w:rsid w:val="00623BC8"/>
    <w:rsid w:val="00624225"/>
    <w:rsid w:val="006352F3"/>
    <w:rsid w:val="00636B8D"/>
    <w:rsid w:val="0063760F"/>
    <w:rsid w:val="00637EB1"/>
    <w:rsid w:val="0064041D"/>
    <w:rsid w:val="00642CD9"/>
    <w:rsid w:val="00643C16"/>
    <w:rsid w:val="00646A34"/>
    <w:rsid w:val="00647280"/>
    <w:rsid w:val="006514A8"/>
    <w:rsid w:val="006527F0"/>
    <w:rsid w:val="00654CE8"/>
    <w:rsid w:val="00654D48"/>
    <w:rsid w:val="00654DC6"/>
    <w:rsid w:val="00656D17"/>
    <w:rsid w:val="00660954"/>
    <w:rsid w:val="006616E6"/>
    <w:rsid w:val="00665763"/>
    <w:rsid w:val="006658AF"/>
    <w:rsid w:val="00666BC9"/>
    <w:rsid w:val="006672D9"/>
    <w:rsid w:val="00667825"/>
    <w:rsid w:val="00671837"/>
    <w:rsid w:val="00671DE1"/>
    <w:rsid w:val="00672E68"/>
    <w:rsid w:val="006738E9"/>
    <w:rsid w:val="00673983"/>
    <w:rsid w:val="00673D29"/>
    <w:rsid w:val="006742FE"/>
    <w:rsid w:val="00675350"/>
    <w:rsid w:val="006808CE"/>
    <w:rsid w:val="00682281"/>
    <w:rsid w:val="006823BF"/>
    <w:rsid w:val="0068642C"/>
    <w:rsid w:val="0068754A"/>
    <w:rsid w:val="00694D48"/>
    <w:rsid w:val="00695232"/>
    <w:rsid w:val="00695FC3"/>
    <w:rsid w:val="006972EC"/>
    <w:rsid w:val="00697868"/>
    <w:rsid w:val="006978DF"/>
    <w:rsid w:val="00697D82"/>
    <w:rsid w:val="006A2170"/>
    <w:rsid w:val="006A3B17"/>
    <w:rsid w:val="006A3BE2"/>
    <w:rsid w:val="006A545B"/>
    <w:rsid w:val="006A58E4"/>
    <w:rsid w:val="006A632B"/>
    <w:rsid w:val="006B3E71"/>
    <w:rsid w:val="006B58F9"/>
    <w:rsid w:val="006B5E3E"/>
    <w:rsid w:val="006B60A9"/>
    <w:rsid w:val="006C0A5A"/>
    <w:rsid w:val="006C2566"/>
    <w:rsid w:val="006C63DE"/>
    <w:rsid w:val="006C675C"/>
    <w:rsid w:val="006D1088"/>
    <w:rsid w:val="006D16FA"/>
    <w:rsid w:val="006D31A1"/>
    <w:rsid w:val="006D4CBC"/>
    <w:rsid w:val="006D6771"/>
    <w:rsid w:val="006D7992"/>
    <w:rsid w:val="006D7F70"/>
    <w:rsid w:val="006E0F85"/>
    <w:rsid w:val="006E1A77"/>
    <w:rsid w:val="006E39D1"/>
    <w:rsid w:val="006E4A80"/>
    <w:rsid w:val="006E772E"/>
    <w:rsid w:val="006F2833"/>
    <w:rsid w:val="006F2F77"/>
    <w:rsid w:val="006F3CB8"/>
    <w:rsid w:val="006F4F0B"/>
    <w:rsid w:val="006F5252"/>
    <w:rsid w:val="00700FC6"/>
    <w:rsid w:val="0070163D"/>
    <w:rsid w:val="0071223A"/>
    <w:rsid w:val="00712F6D"/>
    <w:rsid w:val="0071313F"/>
    <w:rsid w:val="0071379C"/>
    <w:rsid w:val="007137C8"/>
    <w:rsid w:val="00714CF0"/>
    <w:rsid w:val="00717088"/>
    <w:rsid w:val="00717A1E"/>
    <w:rsid w:val="00721E4F"/>
    <w:rsid w:val="00722021"/>
    <w:rsid w:val="00722759"/>
    <w:rsid w:val="007249B2"/>
    <w:rsid w:val="00725761"/>
    <w:rsid w:val="007300B1"/>
    <w:rsid w:val="00730498"/>
    <w:rsid w:val="00730595"/>
    <w:rsid w:val="00731CD4"/>
    <w:rsid w:val="00734417"/>
    <w:rsid w:val="00736945"/>
    <w:rsid w:val="0073753C"/>
    <w:rsid w:val="00737B52"/>
    <w:rsid w:val="007407A1"/>
    <w:rsid w:val="007407B6"/>
    <w:rsid w:val="00741973"/>
    <w:rsid w:val="00742194"/>
    <w:rsid w:val="00742ABF"/>
    <w:rsid w:val="007431D8"/>
    <w:rsid w:val="007433C4"/>
    <w:rsid w:val="007501C3"/>
    <w:rsid w:val="0075091D"/>
    <w:rsid w:val="007516C2"/>
    <w:rsid w:val="00751BA3"/>
    <w:rsid w:val="0075369A"/>
    <w:rsid w:val="007577B4"/>
    <w:rsid w:val="007610F0"/>
    <w:rsid w:val="00761C23"/>
    <w:rsid w:val="007620DF"/>
    <w:rsid w:val="00762182"/>
    <w:rsid w:val="00763696"/>
    <w:rsid w:val="00763D21"/>
    <w:rsid w:val="00764BF9"/>
    <w:rsid w:val="007651DE"/>
    <w:rsid w:val="00765595"/>
    <w:rsid w:val="00765C1E"/>
    <w:rsid w:val="00766394"/>
    <w:rsid w:val="00766617"/>
    <w:rsid w:val="00767F86"/>
    <w:rsid w:val="00776DE4"/>
    <w:rsid w:val="00780358"/>
    <w:rsid w:val="00781DF9"/>
    <w:rsid w:val="00781E1F"/>
    <w:rsid w:val="00781E32"/>
    <w:rsid w:val="007821C4"/>
    <w:rsid w:val="007829F8"/>
    <w:rsid w:val="00786977"/>
    <w:rsid w:val="00787394"/>
    <w:rsid w:val="00793AB6"/>
    <w:rsid w:val="00794C93"/>
    <w:rsid w:val="007954B8"/>
    <w:rsid w:val="00796541"/>
    <w:rsid w:val="007972B5"/>
    <w:rsid w:val="00797A00"/>
    <w:rsid w:val="00797EEE"/>
    <w:rsid w:val="007A0D8F"/>
    <w:rsid w:val="007A17CC"/>
    <w:rsid w:val="007A2174"/>
    <w:rsid w:val="007A27C8"/>
    <w:rsid w:val="007A2C1E"/>
    <w:rsid w:val="007A392C"/>
    <w:rsid w:val="007A3CAF"/>
    <w:rsid w:val="007A4EF8"/>
    <w:rsid w:val="007A6974"/>
    <w:rsid w:val="007B4BEB"/>
    <w:rsid w:val="007B541C"/>
    <w:rsid w:val="007B58E0"/>
    <w:rsid w:val="007C16B9"/>
    <w:rsid w:val="007C2301"/>
    <w:rsid w:val="007C407A"/>
    <w:rsid w:val="007C4E1D"/>
    <w:rsid w:val="007C5B9C"/>
    <w:rsid w:val="007C697D"/>
    <w:rsid w:val="007C708F"/>
    <w:rsid w:val="007D123C"/>
    <w:rsid w:val="007D1D0F"/>
    <w:rsid w:val="007D1D38"/>
    <w:rsid w:val="007D227F"/>
    <w:rsid w:val="007D38AC"/>
    <w:rsid w:val="007D4CBC"/>
    <w:rsid w:val="007D4DB4"/>
    <w:rsid w:val="007D6E93"/>
    <w:rsid w:val="007D7C4D"/>
    <w:rsid w:val="007E04D2"/>
    <w:rsid w:val="007E146F"/>
    <w:rsid w:val="007E221A"/>
    <w:rsid w:val="007E5409"/>
    <w:rsid w:val="007E765A"/>
    <w:rsid w:val="007F0B51"/>
    <w:rsid w:val="007F34BF"/>
    <w:rsid w:val="007F3590"/>
    <w:rsid w:val="007F62B3"/>
    <w:rsid w:val="007F75CF"/>
    <w:rsid w:val="007F7654"/>
    <w:rsid w:val="0080098D"/>
    <w:rsid w:val="00805647"/>
    <w:rsid w:val="00811C43"/>
    <w:rsid w:val="00812D1A"/>
    <w:rsid w:val="00813F08"/>
    <w:rsid w:val="00813F1C"/>
    <w:rsid w:val="008153DC"/>
    <w:rsid w:val="00816644"/>
    <w:rsid w:val="008171D9"/>
    <w:rsid w:val="00820CB0"/>
    <w:rsid w:val="008237BD"/>
    <w:rsid w:val="00824949"/>
    <w:rsid w:val="008249EF"/>
    <w:rsid w:val="008250CB"/>
    <w:rsid w:val="00825123"/>
    <w:rsid w:val="00827987"/>
    <w:rsid w:val="00830EB3"/>
    <w:rsid w:val="00833DB3"/>
    <w:rsid w:val="00833FDD"/>
    <w:rsid w:val="008445AF"/>
    <w:rsid w:val="008464A0"/>
    <w:rsid w:val="00850C0A"/>
    <w:rsid w:val="00852489"/>
    <w:rsid w:val="008525BA"/>
    <w:rsid w:val="00857EEF"/>
    <w:rsid w:val="00860487"/>
    <w:rsid w:val="00860804"/>
    <w:rsid w:val="0086142C"/>
    <w:rsid w:val="008621D4"/>
    <w:rsid w:val="008652EF"/>
    <w:rsid w:val="00870844"/>
    <w:rsid w:val="0087138C"/>
    <w:rsid w:val="00871EFD"/>
    <w:rsid w:val="008741EB"/>
    <w:rsid w:val="00875510"/>
    <w:rsid w:val="00875809"/>
    <w:rsid w:val="008766CD"/>
    <w:rsid w:val="008801FA"/>
    <w:rsid w:val="00882223"/>
    <w:rsid w:val="00883433"/>
    <w:rsid w:val="008838C6"/>
    <w:rsid w:val="00884F49"/>
    <w:rsid w:val="00885406"/>
    <w:rsid w:val="00886B3B"/>
    <w:rsid w:val="0089085B"/>
    <w:rsid w:val="008923A0"/>
    <w:rsid w:val="00894423"/>
    <w:rsid w:val="00894471"/>
    <w:rsid w:val="00894606"/>
    <w:rsid w:val="00895CDD"/>
    <w:rsid w:val="00897179"/>
    <w:rsid w:val="0089725B"/>
    <w:rsid w:val="008A20D5"/>
    <w:rsid w:val="008A2535"/>
    <w:rsid w:val="008A3D84"/>
    <w:rsid w:val="008A45F0"/>
    <w:rsid w:val="008A53B0"/>
    <w:rsid w:val="008A588F"/>
    <w:rsid w:val="008A5F3E"/>
    <w:rsid w:val="008A6BFC"/>
    <w:rsid w:val="008A7805"/>
    <w:rsid w:val="008B0756"/>
    <w:rsid w:val="008B29D4"/>
    <w:rsid w:val="008B3E00"/>
    <w:rsid w:val="008B41F2"/>
    <w:rsid w:val="008B728B"/>
    <w:rsid w:val="008C33BD"/>
    <w:rsid w:val="008C3456"/>
    <w:rsid w:val="008D14A1"/>
    <w:rsid w:val="008D303E"/>
    <w:rsid w:val="008D5BD0"/>
    <w:rsid w:val="008D7B4E"/>
    <w:rsid w:val="008E2FC9"/>
    <w:rsid w:val="008E43F0"/>
    <w:rsid w:val="008E5589"/>
    <w:rsid w:val="008E6C7E"/>
    <w:rsid w:val="008E7A6C"/>
    <w:rsid w:val="008F09FB"/>
    <w:rsid w:val="008F72E5"/>
    <w:rsid w:val="009005A8"/>
    <w:rsid w:val="009009EA"/>
    <w:rsid w:val="00900D94"/>
    <w:rsid w:val="00901E93"/>
    <w:rsid w:val="00902870"/>
    <w:rsid w:val="00904600"/>
    <w:rsid w:val="00905CFE"/>
    <w:rsid w:val="009075E3"/>
    <w:rsid w:val="009079B8"/>
    <w:rsid w:val="009106ED"/>
    <w:rsid w:val="0091138A"/>
    <w:rsid w:val="00912DC3"/>
    <w:rsid w:val="00917CA3"/>
    <w:rsid w:val="00917DE6"/>
    <w:rsid w:val="009238AE"/>
    <w:rsid w:val="009238C4"/>
    <w:rsid w:val="00925BFC"/>
    <w:rsid w:val="00925E0B"/>
    <w:rsid w:val="0092732A"/>
    <w:rsid w:val="009304C8"/>
    <w:rsid w:val="009318FF"/>
    <w:rsid w:val="00931B3A"/>
    <w:rsid w:val="009331C7"/>
    <w:rsid w:val="00933BFD"/>
    <w:rsid w:val="009349EF"/>
    <w:rsid w:val="009369C5"/>
    <w:rsid w:val="00936E49"/>
    <w:rsid w:val="00940DAC"/>
    <w:rsid w:val="0094135A"/>
    <w:rsid w:val="0094199E"/>
    <w:rsid w:val="009430AB"/>
    <w:rsid w:val="009447D8"/>
    <w:rsid w:val="00946770"/>
    <w:rsid w:val="00946F51"/>
    <w:rsid w:val="00947D7F"/>
    <w:rsid w:val="00950BC9"/>
    <w:rsid w:val="00953D2D"/>
    <w:rsid w:val="00955F00"/>
    <w:rsid w:val="009579E7"/>
    <w:rsid w:val="0096074C"/>
    <w:rsid w:val="00960777"/>
    <w:rsid w:val="00963C4A"/>
    <w:rsid w:val="00975372"/>
    <w:rsid w:val="009775D2"/>
    <w:rsid w:val="009811C9"/>
    <w:rsid w:val="009814DF"/>
    <w:rsid w:val="00981DB7"/>
    <w:rsid w:val="009841C2"/>
    <w:rsid w:val="00984951"/>
    <w:rsid w:val="009855E0"/>
    <w:rsid w:val="0098758D"/>
    <w:rsid w:val="0099117B"/>
    <w:rsid w:val="00991280"/>
    <w:rsid w:val="0099177F"/>
    <w:rsid w:val="009937E4"/>
    <w:rsid w:val="00994A83"/>
    <w:rsid w:val="00995324"/>
    <w:rsid w:val="0099539A"/>
    <w:rsid w:val="00996B9B"/>
    <w:rsid w:val="009A2A5E"/>
    <w:rsid w:val="009A2B05"/>
    <w:rsid w:val="009A31E6"/>
    <w:rsid w:val="009A390D"/>
    <w:rsid w:val="009A43E1"/>
    <w:rsid w:val="009A45E8"/>
    <w:rsid w:val="009A49B1"/>
    <w:rsid w:val="009A5019"/>
    <w:rsid w:val="009A5825"/>
    <w:rsid w:val="009A73F5"/>
    <w:rsid w:val="009B04FD"/>
    <w:rsid w:val="009B3194"/>
    <w:rsid w:val="009B3523"/>
    <w:rsid w:val="009B3C44"/>
    <w:rsid w:val="009C06BD"/>
    <w:rsid w:val="009C12E0"/>
    <w:rsid w:val="009C63E2"/>
    <w:rsid w:val="009D072D"/>
    <w:rsid w:val="009D1A31"/>
    <w:rsid w:val="009D208E"/>
    <w:rsid w:val="009D67F9"/>
    <w:rsid w:val="009D7C2E"/>
    <w:rsid w:val="009E36A3"/>
    <w:rsid w:val="009E63C9"/>
    <w:rsid w:val="009E65BE"/>
    <w:rsid w:val="009E6C31"/>
    <w:rsid w:val="009E6E41"/>
    <w:rsid w:val="009E72A5"/>
    <w:rsid w:val="009F0F09"/>
    <w:rsid w:val="009F1AB7"/>
    <w:rsid w:val="009F35D1"/>
    <w:rsid w:val="009F46B0"/>
    <w:rsid w:val="009F60AC"/>
    <w:rsid w:val="009F69D5"/>
    <w:rsid w:val="00A008A0"/>
    <w:rsid w:val="00A02B94"/>
    <w:rsid w:val="00A04597"/>
    <w:rsid w:val="00A055BA"/>
    <w:rsid w:val="00A05885"/>
    <w:rsid w:val="00A116C9"/>
    <w:rsid w:val="00A1171A"/>
    <w:rsid w:val="00A1181A"/>
    <w:rsid w:val="00A1360D"/>
    <w:rsid w:val="00A15B13"/>
    <w:rsid w:val="00A20142"/>
    <w:rsid w:val="00A20226"/>
    <w:rsid w:val="00A23739"/>
    <w:rsid w:val="00A25866"/>
    <w:rsid w:val="00A25AE4"/>
    <w:rsid w:val="00A271C1"/>
    <w:rsid w:val="00A27D78"/>
    <w:rsid w:val="00A31071"/>
    <w:rsid w:val="00A333BD"/>
    <w:rsid w:val="00A378FF"/>
    <w:rsid w:val="00A37A07"/>
    <w:rsid w:val="00A40054"/>
    <w:rsid w:val="00A4076D"/>
    <w:rsid w:val="00A40A40"/>
    <w:rsid w:val="00A40E76"/>
    <w:rsid w:val="00A420EB"/>
    <w:rsid w:val="00A424F9"/>
    <w:rsid w:val="00A42A23"/>
    <w:rsid w:val="00A4363C"/>
    <w:rsid w:val="00A4597F"/>
    <w:rsid w:val="00A46DEB"/>
    <w:rsid w:val="00A50F19"/>
    <w:rsid w:val="00A51598"/>
    <w:rsid w:val="00A52175"/>
    <w:rsid w:val="00A53037"/>
    <w:rsid w:val="00A53899"/>
    <w:rsid w:val="00A55786"/>
    <w:rsid w:val="00A56573"/>
    <w:rsid w:val="00A5799C"/>
    <w:rsid w:val="00A669BF"/>
    <w:rsid w:val="00A66AAF"/>
    <w:rsid w:val="00A677E9"/>
    <w:rsid w:val="00A67ECF"/>
    <w:rsid w:val="00A70D6A"/>
    <w:rsid w:val="00A71738"/>
    <w:rsid w:val="00A72F67"/>
    <w:rsid w:val="00A75B78"/>
    <w:rsid w:val="00A773F8"/>
    <w:rsid w:val="00A829D1"/>
    <w:rsid w:val="00A833EC"/>
    <w:rsid w:val="00A83B6A"/>
    <w:rsid w:val="00A8404B"/>
    <w:rsid w:val="00A84B9B"/>
    <w:rsid w:val="00A84BFE"/>
    <w:rsid w:val="00A85555"/>
    <w:rsid w:val="00A90EFB"/>
    <w:rsid w:val="00A9396B"/>
    <w:rsid w:val="00AA02E1"/>
    <w:rsid w:val="00AA09B7"/>
    <w:rsid w:val="00AA0C5F"/>
    <w:rsid w:val="00AA24AB"/>
    <w:rsid w:val="00AA2BAF"/>
    <w:rsid w:val="00AA388B"/>
    <w:rsid w:val="00AA41D2"/>
    <w:rsid w:val="00AA488B"/>
    <w:rsid w:val="00AA5A6C"/>
    <w:rsid w:val="00AA6D07"/>
    <w:rsid w:val="00AB08BA"/>
    <w:rsid w:val="00AB1244"/>
    <w:rsid w:val="00AB28C6"/>
    <w:rsid w:val="00AB322C"/>
    <w:rsid w:val="00AB3DBB"/>
    <w:rsid w:val="00AB5173"/>
    <w:rsid w:val="00AC0781"/>
    <w:rsid w:val="00AC54CE"/>
    <w:rsid w:val="00AD3A4A"/>
    <w:rsid w:val="00AE25CD"/>
    <w:rsid w:val="00AE752B"/>
    <w:rsid w:val="00AE7750"/>
    <w:rsid w:val="00AE7BEE"/>
    <w:rsid w:val="00AF1B3E"/>
    <w:rsid w:val="00AF1F62"/>
    <w:rsid w:val="00AF27DE"/>
    <w:rsid w:val="00AF31DF"/>
    <w:rsid w:val="00AF327A"/>
    <w:rsid w:val="00AF3506"/>
    <w:rsid w:val="00AF3769"/>
    <w:rsid w:val="00AF58D7"/>
    <w:rsid w:val="00AF6378"/>
    <w:rsid w:val="00AF6A48"/>
    <w:rsid w:val="00AF71D5"/>
    <w:rsid w:val="00AF7C78"/>
    <w:rsid w:val="00B027F1"/>
    <w:rsid w:val="00B04261"/>
    <w:rsid w:val="00B049FE"/>
    <w:rsid w:val="00B074F8"/>
    <w:rsid w:val="00B105FA"/>
    <w:rsid w:val="00B12954"/>
    <w:rsid w:val="00B144F9"/>
    <w:rsid w:val="00B14D8D"/>
    <w:rsid w:val="00B22A37"/>
    <w:rsid w:val="00B241A5"/>
    <w:rsid w:val="00B25E2D"/>
    <w:rsid w:val="00B277E2"/>
    <w:rsid w:val="00B302BB"/>
    <w:rsid w:val="00B30599"/>
    <w:rsid w:val="00B317F0"/>
    <w:rsid w:val="00B31819"/>
    <w:rsid w:val="00B32C5C"/>
    <w:rsid w:val="00B33FE1"/>
    <w:rsid w:val="00B36B11"/>
    <w:rsid w:val="00B40BE5"/>
    <w:rsid w:val="00B41D77"/>
    <w:rsid w:val="00B41D85"/>
    <w:rsid w:val="00B42ABA"/>
    <w:rsid w:val="00B4476E"/>
    <w:rsid w:val="00B462AA"/>
    <w:rsid w:val="00B5093F"/>
    <w:rsid w:val="00B5217F"/>
    <w:rsid w:val="00B52BA3"/>
    <w:rsid w:val="00B52CC9"/>
    <w:rsid w:val="00B57F72"/>
    <w:rsid w:val="00B60651"/>
    <w:rsid w:val="00B60CC5"/>
    <w:rsid w:val="00B61259"/>
    <w:rsid w:val="00B613A2"/>
    <w:rsid w:val="00B61CA3"/>
    <w:rsid w:val="00B620FF"/>
    <w:rsid w:val="00B6236C"/>
    <w:rsid w:val="00B62B67"/>
    <w:rsid w:val="00B63067"/>
    <w:rsid w:val="00B65491"/>
    <w:rsid w:val="00B65BE7"/>
    <w:rsid w:val="00B66441"/>
    <w:rsid w:val="00B679A1"/>
    <w:rsid w:val="00B73CA2"/>
    <w:rsid w:val="00B74BCB"/>
    <w:rsid w:val="00B75305"/>
    <w:rsid w:val="00B75854"/>
    <w:rsid w:val="00B81E1B"/>
    <w:rsid w:val="00B82D26"/>
    <w:rsid w:val="00B92065"/>
    <w:rsid w:val="00B92388"/>
    <w:rsid w:val="00B93C56"/>
    <w:rsid w:val="00B93DD3"/>
    <w:rsid w:val="00B94ADA"/>
    <w:rsid w:val="00B961FD"/>
    <w:rsid w:val="00BA03B7"/>
    <w:rsid w:val="00BA0FB8"/>
    <w:rsid w:val="00BA2018"/>
    <w:rsid w:val="00BA43A8"/>
    <w:rsid w:val="00BA4FBE"/>
    <w:rsid w:val="00BA612D"/>
    <w:rsid w:val="00BA6307"/>
    <w:rsid w:val="00BA7F48"/>
    <w:rsid w:val="00BB382B"/>
    <w:rsid w:val="00BB3DAE"/>
    <w:rsid w:val="00BB5097"/>
    <w:rsid w:val="00BB5E89"/>
    <w:rsid w:val="00BB5EEC"/>
    <w:rsid w:val="00BC0AB7"/>
    <w:rsid w:val="00BC2827"/>
    <w:rsid w:val="00BC38D1"/>
    <w:rsid w:val="00BC5478"/>
    <w:rsid w:val="00BC6483"/>
    <w:rsid w:val="00BC6526"/>
    <w:rsid w:val="00BC6773"/>
    <w:rsid w:val="00BC781A"/>
    <w:rsid w:val="00BD35DA"/>
    <w:rsid w:val="00BD5DDF"/>
    <w:rsid w:val="00BD7216"/>
    <w:rsid w:val="00BE3C04"/>
    <w:rsid w:val="00BE4613"/>
    <w:rsid w:val="00BE4883"/>
    <w:rsid w:val="00BE4DEA"/>
    <w:rsid w:val="00BE5069"/>
    <w:rsid w:val="00BE525A"/>
    <w:rsid w:val="00BE557E"/>
    <w:rsid w:val="00BF0754"/>
    <w:rsid w:val="00BF0A09"/>
    <w:rsid w:val="00BF0E46"/>
    <w:rsid w:val="00BF231E"/>
    <w:rsid w:val="00BF2A82"/>
    <w:rsid w:val="00BF3E23"/>
    <w:rsid w:val="00C00EEC"/>
    <w:rsid w:val="00C0122C"/>
    <w:rsid w:val="00C012D3"/>
    <w:rsid w:val="00C10396"/>
    <w:rsid w:val="00C11D43"/>
    <w:rsid w:val="00C143B7"/>
    <w:rsid w:val="00C205BF"/>
    <w:rsid w:val="00C245A9"/>
    <w:rsid w:val="00C279C0"/>
    <w:rsid w:val="00C27D85"/>
    <w:rsid w:val="00C305E4"/>
    <w:rsid w:val="00C31301"/>
    <w:rsid w:val="00C32E79"/>
    <w:rsid w:val="00C345DD"/>
    <w:rsid w:val="00C34EF0"/>
    <w:rsid w:val="00C35ADA"/>
    <w:rsid w:val="00C36EDA"/>
    <w:rsid w:val="00C37CDE"/>
    <w:rsid w:val="00C37E90"/>
    <w:rsid w:val="00C41C5C"/>
    <w:rsid w:val="00C4253F"/>
    <w:rsid w:val="00C46FF1"/>
    <w:rsid w:val="00C47152"/>
    <w:rsid w:val="00C47351"/>
    <w:rsid w:val="00C47617"/>
    <w:rsid w:val="00C51DAD"/>
    <w:rsid w:val="00C5249A"/>
    <w:rsid w:val="00C528B1"/>
    <w:rsid w:val="00C60645"/>
    <w:rsid w:val="00C60E62"/>
    <w:rsid w:val="00C618D1"/>
    <w:rsid w:val="00C61D4F"/>
    <w:rsid w:val="00C65C6D"/>
    <w:rsid w:val="00C66067"/>
    <w:rsid w:val="00C66275"/>
    <w:rsid w:val="00C67696"/>
    <w:rsid w:val="00C67B16"/>
    <w:rsid w:val="00C707B8"/>
    <w:rsid w:val="00C73385"/>
    <w:rsid w:val="00C74AD8"/>
    <w:rsid w:val="00C8055D"/>
    <w:rsid w:val="00C80664"/>
    <w:rsid w:val="00C80D4C"/>
    <w:rsid w:val="00C81AED"/>
    <w:rsid w:val="00C8251F"/>
    <w:rsid w:val="00C842CC"/>
    <w:rsid w:val="00C86FE2"/>
    <w:rsid w:val="00C87C3F"/>
    <w:rsid w:val="00C9069A"/>
    <w:rsid w:val="00C908A1"/>
    <w:rsid w:val="00C90E66"/>
    <w:rsid w:val="00C92BC1"/>
    <w:rsid w:val="00C92D50"/>
    <w:rsid w:val="00C945FE"/>
    <w:rsid w:val="00C94A2E"/>
    <w:rsid w:val="00C97B15"/>
    <w:rsid w:val="00CA0421"/>
    <w:rsid w:val="00CA091A"/>
    <w:rsid w:val="00CA14F8"/>
    <w:rsid w:val="00CA345E"/>
    <w:rsid w:val="00CA6B8D"/>
    <w:rsid w:val="00CA74C9"/>
    <w:rsid w:val="00CB3BB9"/>
    <w:rsid w:val="00CB682F"/>
    <w:rsid w:val="00CC13F0"/>
    <w:rsid w:val="00CC31C8"/>
    <w:rsid w:val="00CC36DF"/>
    <w:rsid w:val="00CC3C87"/>
    <w:rsid w:val="00CC54BA"/>
    <w:rsid w:val="00CC69A9"/>
    <w:rsid w:val="00CD0213"/>
    <w:rsid w:val="00CD0675"/>
    <w:rsid w:val="00CD11AA"/>
    <w:rsid w:val="00CD11CC"/>
    <w:rsid w:val="00CD29B4"/>
    <w:rsid w:val="00CD2AA4"/>
    <w:rsid w:val="00CD333E"/>
    <w:rsid w:val="00CD55C6"/>
    <w:rsid w:val="00CE0025"/>
    <w:rsid w:val="00CE076E"/>
    <w:rsid w:val="00CE2475"/>
    <w:rsid w:val="00CE33CC"/>
    <w:rsid w:val="00CE3E89"/>
    <w:rsid w:val="00CE5498"/>
    <w:rsid w:val="00CE6379"/>
    <w:rsid w:val="00CF1B13"/>
    <w:rsid w:val="00CF2CB4"/>
    <w:rsid w:val="00CF3EA3"/>
    <w:rsid w:val="00CF4557"/>
    <w:rsid w:val="00CF55B1"/>
    <w:rsid w:val="00CF5FA0"/>
    <w:rsid w:val="00CF7967"/>
    <w:rsid w:val="00CF7E47"/>
    <w:rsid w:val="00CF7EF8"/>
    <w:rsid w:val="00D0051D"/>
    <w:rsid w:val="00D02D26"/>
    <w:rsid w:val="00D034C1"/>
    <w:rsid w:val="00D03C0A"/>
    <w:rsid w:val="00D064F4"/>
    <w:rsid w:val="00D06FA7"/>
    <w:rsid w:val="00D07793"/>
    <w:rsid w:val="00D115ED"/>
    <w:rsid w:val="00D11D16"/>
    <w:rsid w:val="00D124F6"/>
    <w:rsid w:val="00D12675"/>
    <w:rsid w:val="00D1284D"/>
    <w:rsid w:val="00D13647"/>
    <w:rsid w:val="00D144BD"/>
    <w:rsid w:val="00D149A4"/>
    <w:rsid w:val="00D14F45"/>
    <w:rsid w:val="00D16B86"/>
    <w:rsid w:val="00D16E67"/>
    <w:rsid w:val="00D17315"/>
    <w:rsid w:val="00D20066"/>
    <w:rsid w:val="00D226A4"/>
    <w:rsid w:val="00D22A8E"/>
    <w:rsid w:val="00D2309D"/>
    <w:rsid w:val="00D300EA"/>
    <w:rsid w:val="00D30CA3"/>
    <w:rsid w:val="00D30F13"/>
    <w:rsid w:val="00D37195"/>
    <w:rsid w:val="00D4321A"/>
    <w:rsid w:val="00D44064"/>
    <w:rsid w:val="00D44B61"/>
    <w:rsid w:val="00D44D04"/>
    <w:rsid w:val="00D45238"/>
    <w:rsid w:val="00D46221"/>
    <w:rsid w:val="00D4714C"/>
    <w:rsid w:val="00D51F31"/>
    <w:rsid w:val="00D536B9"/>
    <w:rsid w:val="00D54BEC"/>
    <w:rsid w:val="00D5645D"/>
    <w:rsid w:val="00D605BE"/>
    <w:rsid w:val="00D617D2"/>
    <w:rsid w:val="00D62856"/>
    <w:rsid w:val="00D63262"/>
    <w:rsid w:val="00D6328F"/>
    <w:rsid w:val="00D63841"/>
    <w:rsid w:val="00D64D68"/>
    <w:rsid w:val="00D65133"/>
    <w:rsid w:val="00D65B38"/>
    <w:rsid w:val="00D663E1"/>
    <w:rsid w:val="00D67132"/>
    <w:rsid w:val="00D674A1"/>
    <w:rsid w:val="00D70100"/>
    <w:rsid w:val="00D71694"/>
    <w:rsid w:val="00D749D2"/>
    <w:rsid w:val="00D75CD5"/>
    <w:rsid w:val="00D75D54"/>
    <w:rsid w:val="00D765B1"/>
    <w:rsid w:val="00D82C9C"/>
    <w:rsid w:val="00D83D3C"/>
    <w:rsid w:val="00D84737"/>
    <w:rsid w:val="00D85CC3"/>
    <w:rsid w:val="00D90E90"/>
    <w:rsid w:val="00D91DF8"/>
    <w:rsid w:val="00D92485"/>
    <w:rsid w:val="00D9297F"/>
    <w:rsid w:val="00D937D4"/>
    <w:rsid w:val="00D94C16"/>
    <w:rsid w:val="00D96DAC"/>
    <w:rsid w:val="00D97E5D"/>
    <w:rsid w:val="00DA098A"/>
    <w:rsid w:val="00DA0F86"/>
    <w:rsid w:val="00DA2B15"/>
    <w:rsid w:val="00DA2C6C"/>
    <w:rsid w:val="00DA3E1E"/>
    <w:rsid w:val="00DA3E6E"/>
    <w:rsid w:val="00DA3EEE"/>
    <w:rsid w:val="00DA4351"/>
    <w:rsid w:val="00DA462F"/>
    <w:rsid w:val="00DA5488"/>
    <w:rsid w:val="00DB0436"/>
    <w:rsid w:val="00DB0889"/>
    <w:rsid w:val="00DB13AF"/>
    <w:rsid w:val="00DB3AE3"/>
    <w:rsid w:val="00DB598B"/>
    <w:rsid w:val="00DB6953"/>
    <w:rsid w:val="00DB6C76"/>
    <w:rsid w:val="00DC12AA"/>
    <w:rsid w:val="00DC1B31"/>
    <w:rsid w:val="00DC3570"/>
    <w:rsid w:val="00DC6C0C"/>
    <w:rsid w:val="00DD0AFD"/>
    <w:rsid w:val="00DD0EC4"/>
    <w:rsid w:val="00DD3490"/>
    <w:rsid w:val="00DD4326"/>
    <w:rsid w:val="00DD4920"/>
    <w:rsid w:val="00DD529E"/>
    <w:rsid w:val="00DD52F8"/>
    <w:rsid w:val="00DD6C93"/>
    <w:rsid w:val="00DD7770"/>
    <w:rsid w:val="00DE250B"/>
    <w:rsid w:val="00DE2B56"/>
    <w:rsid w:val="00DE460B"/>
    <w:rsid w:val="00DE4E29"/>
    <w:rsid w:val="00DE79CC"/>
    <w:rsid w:val="00DF038F"/>
    <w:rsid w:val="00DF1FDA"/>
    <w:rsid w:val="00DF2709"/>
    <w:rsid w:val="00DF2A1F"/>
    <w:rsid w:val="00DF51C1"/>
    <w:rsid w:val="00DF542D"/>
    <w:rsid w:val="00DF5571"/>
    <w:rsid w:val="00DF7C79"/>
    <w:rsid w:val="00E01E7F"/>
    <w:rsid w:val="00E02BE2"/>
    <w:rsid w:val="00E032C6"/>
    <w:rsid w:val="00E03ED0"/>
    <w:rsid w:val="00E03EE3"/>
    <w:rsid w:val="00E05270"/>
    <w:rsid w:val="00E067BA"/>
    <w:rsid w:val="00E070E4"/>
    <w:rsid w:val="00E0779B"/>
    <w:rsid w:val="00E07838"/>
    <w:rsid w:val="00E1290D"/>
    <w:rsid w:val="00E21C0B"/>
    <w:rsid w:val="00E26831"/>
    <w:rsid w:val="00E269DD"/>
    <w:rsid w:val="00E27D95"/>
    <w:rsid w:val="00E32EBD"/>
    <w:rsid w:val="00E345C7"/>
    <w:rsid w:val="00E34CCF"/>
    <w:rsid w:val="00E34F27"/>
    <w:rsid w:val="00E35E7A"/>
    <w:rsid w:val="00E362BA"/>
    <w:rsid w:val="00E40244"/>
    <w:rsid w:val="00E40C36"/>
    <w:rsid w:val="00E42709"/>
    <w:rsid w:val="00E50242"/>
    <w:rsid w:val="00E50B6F"/>
    <w:rsid w:val="00E51269"/>
    <w:rsid w:val="00E51C79"/>
    <w:rsid w:val="00E538A1"/>
    <w:rsid w:val="00E538C7"/>
    <w:rsid w:val="00E53AF8"/>
    <w:rsid w:val="00E566F5"/>
    <w:rsid w:val="00E579C2"/>
    <w:rsid w:val="00E60B2B"/>
    <w:rsid w:val="00E60FCA"/>
    <w:rsid w:val="00E648E7"/>
    <w:rsid w:val="00E67BF6"/>
    <w:rsid w:val="00E718CF"/>
    <w:rsid w:val="00E7397F"/>
    <w:rsid w:val="00E762FE"/>
    <w:rsid w:val="00E77AF5"/>
    <w:rsid w:val="00E8149F"/>
    <w:rsid w:val="00E83032"/>
    <w:rsid w:val="00E92835"/>
    <w:rsid w:val="00E928EA"/>
    <w:rsid w:val="00E958E9"/>
    <w:rsid w:val="00E96A7B"/>
    <w:rsid w:val="00E96AAB"/>
    <w:rsid w:val="00E96CC9"/>
    <w:rsid w:val="00E973CA"/>
    <w:rsid w:val="00EA1418"/>
    <w:rsid w:val="00EA16BA"/>
    <w:rsid w:val="00EA2D3D"/>
    <w:rsid w:val="00EA2E10"/>
    <w:rsid w:val="00EA2FAB"/>
    <w:rsid w:val="00EA4786"/>
    <w:rsid w:val="00EA533F"/>
    <w:rsid w:val="00EA550B"/>
    <w:rsid w:val="00EC01CD"/>
    <w:rsid w:val="00EC0707"/>
    <w:rsid w:val="00EC07F1"/>
    <w:rsid w:val="00EC124E"/>
    <w:rsid w:val="00EC379D"/>
    <w:rsid w:val="00EC3DE9"/>
    <w:rsid w:val="00EC670E"/>
    <w:rsid w:val="00ED269F"/>
    <w:rsid w:val="00ED40B8"/>
    <w:rsid w:val="00EE0AED"/>
    <w:rsid w:val="00EE0DCC"/>
    <w:rsid w:val="00EE1E6D"/>
    <w:rsid w:val="00EE34F2"/>
    <w:rsid w:val="00EE50C4"/>
    <w:rsid w:val="00EE6C10"/>
    <w:rsid w:val="00EF3184"/>
    <w:rsid w:val="00EF5AB0"/>
    <w:rsid w:val="00EF6CDB"/>
    <w:rsid w:val="00EF79FF"/>
    <w:rsid w:val="00F00588"/>
    <w:rsid w:val="00F01A3F"/>
    <w:rsid w:val="00F03F9C"/>
    <w:rsid w:val="00F0702E"/>
    <w:rsid w:val="00F0721B"/>
    <w:rsid w:val="00F101D0"/>
    <w:rsid w:val="00F103B8"/>
    <w:rsid w:val="00F11E18"/>
    <w:rsid w:val="00F15749"/>
    <w:rsid w:val="00F1633E"/>
    <w:rsid w:val="00F17438"/>
    <w:rsid w:val="00F2161F"/>
    <w:rsid w:val="00F24BAB"/>
    <w:rsid w:val="00F24C24"/>
    <w:rsid w:val="00F2603F"/>
    <w:rsid w:val="00F26C46"/>
    <w:rsid w:val="00F27979"/>
    <w:rsid w:val="00F27FA3"/>
    <w:rsid w:val="00F30047"/>
    <w:rsid w:val="00F31E07"/>
    <w:rsid w:val="00F32AC0"/>
    <w:rsid w:val="00F32D7F"/>
    <w:rsid w:val="00F379B1"/>
    <w:rsid w:val="00F37B34"/>
    <w:rsid w:val="00F40AAD"/>
    <w:rsid w:val="00F419DA"/>
    <w:rsid w:val="00F43439"/>
    <w:rsid w:val="00F439AB"/>
    <w:rsid w:val="00F43E02"/>
    <w:rsid w:val="00F455AB"/>
    <w:rsid w:val="00F5123D"/>
    <w:rsid w:val="00F51A3B"/>
    <w:rsid w:val="00F55178"/>
    <w:rsid w:val="00F55FC3"/>
    <w:rsid w:val="00F564AD"/>
    <w:rsid w:val="00F56C14"/>
    <w:rsid w:val="00F57CE6"/>
    <w:rsid w:val="00F634B6"/>
    <w:rsid w:val="00F6475C"/>
    <w:rsid w:val="00F657BB"/>
    <w:rsid w:val="00F66084"/>
    <w:rsid w:val="00F676AA"/>
    <w:rsid w:val="00F708E4"/>
    <w:rsid w:val="00F70EB8"/>
    <w:rsid w:val="00F72EAF"/>
    <w:rsid w:val="00F72F32"/>
    <w:rsid w:val="00F7490B"/>
    <w:rsid w:val="00F75DB9"/>
    <w:rsid w:val="00F75DD3"/>
    <w:rsid w:val="00F80199"/>
    <w:rsid w:val="00F80CAD"/>
    <w:rsid w:val="00F83EF5"/>
    <w:rsid w:val="00F9287B"/>
    <w:rsid w:val="00F945EA"/>
    <w:rsid w:val="00F96717"/>
    <w:rsid w:val="00F9683D"/>
    <w:rsid w:val="00F96A69"/>
    <w:rsid w:val="00F96CDA"/>
    <w:rsid w:val="00FA0325"/>
    <w:rsid w:val="00FA11F5"/>
    <w:rsid w:val="00FA25DF"/>
    <w:rsid w:val="00FA3814"/>
    <w:rsid w:val="00FA48F0"/>
    <w:rsid w:val="00FA6B79"/>
    <w:rsid w:val="00FA7B0E"/>
    <w:rsid w:val="00FB2493"/>
    <w:rsid w:val="00FB30BA"/>
    <w:rsid w:val="00FB67D0"/>
    <w:rsid w:val="00FC02F7"/>
    <w:rsid w:val="00FC23A8"/>
    <w:rsid w:val="00FC36EB"/>
    <w:rsid w:val="00FC3E9A"/>
    <w:rsid w:val="00FC4FD6"/>
    <w:rsid w:val="00FC658A"/>
    <w:rsid w:val="00FC665A"/>
    <w:rsid w:val="00FC6FDC"/>
    <w:rsid w:val="00FC7230"/>
    <w:rsid w:val="00FD0C0F"/>
    <w:rsid w:val="00FD1478"/>
    <w:rsid w:val="00FD436A"/>
    <w:rsid w:val="00FD66F6"/>
    <w:rsid w:val="00FD6C1C"/>
    <w:rsid w:val="00FE0F58"/>
    <w:rsid w:val="00FE3334"/>
    <w:rsid w:val="00FE3632"/>
    <w:rsid w:val="00FE4619"/>
    <w:rsid w:val="00FE650D"/>
    <w:rsid w:val="00FF1689"/>
    <w:rsid w:val="00FF26CD"/>
    <w:rsid w:val="00FF31B6"/>
    <w:rsid w:val="00FF4972"/>
    <w:rsid w:val="00FF5971"/>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70529"/>
  <w15:chartTrackingRefBased/>
  <w15:docId w15:val="{83EEB665-C5A0-174D-BA76-B0DA272A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D27"/>
    <w:pPr>
      <w:spacing w:before="120" w:after="120"/>
    </w:pPr>
    <w:rPr>
      <w:rFonts w:ascii="Calibri" w:eastAsiaTheme="minorEastAsia" w:hAnsi="Calibri"/>
      <w:kern w:val="0"/>
      <w:lang w:eastAsia="ja-JP"/>
      <w14:ligatures w14:val="none"/>
    </w:rPr>
  </w:style>
  <w:style w:type="paragraph" w:styleId="Heading1">
    <w:name w:val="heading 1"/>
    <w:basedOn w:val="Normal"/>
    <w:next w:val="Normal"/>
    <w:link w:val="Heading1Char"/>
    <w:uiPriority w:val="9"/>
    <w:qFormat/>
    <w:rsid w:val="0048627F"/>
    <w:pPr>
      <w:keepNext/>
      <w:keepLines/>
      <w:spacing w:before="80" w:after="80"/>
      <w:outlineLvl w:val="0"/>
    </w:pPr>
    <w:rPr>
      <w:rFonts w:asciiTheme="minorHAnsi" w:eastAsiaTheme="majorEastAsia" w:hAnsiTheme="minorHAnsi" w:cstheme="majorBidi"/>
      <w:b/>
      <w:color w:val="000000" w:themeColor="text1"/>
      <w:sz w:val="30"/>
      <w:szCs w:val="40"/>
    </w:rPr>
  </w:style>
  <w:style w:type="paragraph" w:styleId="Heading2">
    <w:name w:val="heading 2"/>
    <w:basedOn w:val="Normal"/>
    <w:next w:val="Normal"/>
    <w:link w:val="Heading2Char"/>
    <w:uiPriority w:val="9"/>
    <w:unhideWhenUsed/>
    <w:qFormat/>
    <w:rsid w:val="0048627F"/>
    <w:pPr>
      <w:keepNext/>
      <w:keepLines/>
      <w:spacing w:before="160" w:after="80" w:line="240" w:lineRule="auto"/>
      <w:outlineLvl w:val="1"/>
    </w:pPr>
    <w:rPr>
      <w:rFonts w:asciiTheme="minorHAnsi" w:eastAsiaTheme="majorEastAsia" w:hAnsiTheme="minorHAnsi" w:cstheme="majorBidi"/>
      <w:b/>
      <w:color w:val="000000" w:themeColor="text1"/>
      <w:sz w:val="28"/>
      <w:szCs w:val="32"/>
    </w:rPr>
  </w:style>
  <w:style w:type="paragraph" w:styleId="Heading3">
    <w:name w:val="heading 3"/>
    <w:basedOn w:val="Normal"/>
    <w:next w:val="Normal"/>
    <w:link w:val="Heading3Char"/>
    <w:uiPriority w:val="9"/>
    <w:unhideWhenUsed/>
    <w:qFormat/>
    <w:rsid w:val="0048627F"/>
    <w:pPr>
      <w:keepNext/>
      <w:keepLines/>
      <w:spacing w:before="240" w:after="0"/>
      <w:outlineLvl w:val="2"/>
    </w:pPr>
    <w:rPr>
      <w:rFonts w:eastAsiaTheme="majorEastAsia" w:cs="Times New Roman (Headings CS)"/>
      <w:b/>
      <w:color w:val="000000" w:themeColor="text1"/>
      <w:szCs w:val="28"/>
    </w:rPr>
  </w:style>
  <w:style w:type="paragraph" w:styleId="Heading4">
    <w:name w:val="heading 4"/>
    <w:basedOn w:val="Normal"/>
    <w:next w:val="Normal"/>
    <w:link w:val="Heading4Char"/>
    <w:uiPriority w:val="9"/>
    <w:semiHidden/>
    <w:unhideWhenUsed/>
    <w:qFormat/>
    <w:rsid w:val="004862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62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6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27F"/>
    <w:rPr>
      <w:rFonts w:eastAsiaTheme="majorEastAsia" w:cstheme="majorBidi"/>
      <w:b/>
      <w:color w:val="000000" w:themeColor="text1"/>
      <w:kern w:val="0"/>
      <w:sz w:val="30"/>
      <w:szCs w:val="40"/>
      <w:lang w:eastAsia="ja-JP"/>
      <w14:ligatures w14:val="none"/>
    </w:rPr>
  </w:style>
  <w:style w:type="character" w:customStyle="1" w:styleId="Heading2Char">
    <w:name w:val="Heading 2 Char"/>
    <w:basedOn w:val="DefaultParagraphFont"/>
    <w:link w:val="Heading2"/>
    <w:uiPriority w:val="9"/>
    <w:rsid w:val="0048627F"/>
    <w:rPr>
      <w:rFonts w:eastAsiaTheme="majorEastAsia" w:cstheme="majorBidi"/>
      <w:b/>
      <w:color w:val="000000" w:themeColor="text1"/>
      <w:kern w:val="0"/>
      <w:sz w:val="28"/>
      <w:szCs w:val="32"/>
      <w:lang w:eastAsia="ja-JP"/>
      <w14:ligatures w14:val="none"/>
    </w:rPr>
  </w:style>
  <w:style w:type="character" w:customStyle="1" w:styleId="Heading3Char">
    <w:name w:val="Heading 3 Char"/>
    <w:basedOn w:val="DefaultParagraphFont"/>
    <w:link w:val="Heading3"/>
    <w:uiPriority w:val="9"/>
    <w:rsid w:val="0048627F"/>
    <w:rPr>
      <w:rFonts w:ascii="Calibri" w:eastAsiaTheme="majorEastAsia" w:hAnsi="Calibri" w:cs="Times New Roman (Headings CS)"/>
      <w:b/>
      <w:color w:val="000000" w:themeColor="text1"/>
      <w:kern w:val="0"/>
      <w:sz w:val="23"/>
      <w:szCs w:val="28"/>
      <w:lang w:eastAsia="ja-JP"/>
      <w14:ligatures w14:val="none"/>
    </w:rPr>
  </w:style>
  <w:style w:type="character" w:customStyle="1" w:styleId="Heading4Char">
    <w:name w:val="Heading 4 Char"/>
    <w:basedOn w:val="DefaultParagraphFont"/>
    <w:link w:val="Heading4"/>
    <w:uiPriority w:val="9"/>
    <w:semiHidden/>
    <w:rsid w:val="0048627F"/>
    <w:rPr>
      <w:rFonts w:ascii="Calibri" w:eastAsiaTheme="majorEastAsia" w:hAnsi="Calibri" w:cstheme="majorBidi"/>
      <w:i/>
      <w:iCs/>
      <w:color w:val="2F5496" w:themeColor="accent1" w:themeShade="BF"/>
      <w:kern w:val="0"/>
      <w:sz w:val="23"/>
      <w:lang w:eastAsia="ja-JP"/>
      <w14:ligatures w14:val="none"/>
    </w:rPr>
  </w:style>
  <w:style w:type="character" w:customStyle="1" w:styleId="Heading5Char">
    <w:name w:val="Heading 5 Char"/>
    <w:basedOn w:val="DefaultParagraphFont"/>
    <w:link w:val="Heading5"/>
    <w:uiPriority w:val="9"/>
    <w:semiHidden/>
    <w:rsid w:val="0048627F"/>
    <w:rPr>
      <w:rFonts w:ascii="Calibri" w:eastAsiaTheme="majorEastAsia" w:hAnsi="Calibri" w:cstheme="majorBidi"/>
      <w:color w:val="2F5496" w:themeColor="accent1" w:themeShade="BF"/>
      <w:kern w:val="0"/>
      <w:sz w:val="23"/>
      <w:lang w:eastAsia="ja-JP"/>
      <w14:ligatures w14:val="none"/>
    </w:rPr>
  </w:style>
  <w:style w:type="character" w:customStyle="1" w:styleId="Heading6Char">
    <w:name w:val="Heading 6 Char"/>
    <w:basedOn w:val="DefaultParagraphFont"/>
    <w:link w:val="Heading6"/>
    <w:uiPriority w:val="9"/>
    <w:semiHidden/>
    <w:rsid w:val="0048627F"/>
    <w:rPr>
      <w:rFonts w:ascii="Calibri" w:eastAsiaTheme="majorEastAsia" w:hAnsi="Calibri" w:cstheme="majorBidi"/>
      <w:i/>
      <w:iCs/>
      <w:color w:val="595959" w:themeColor="text1" w:themeTint="A6"/>
      <w:kern w:val="0"/>
      <w:sz w:val="23"/>
      <w:lang w:eastAsia="ja-JP"/>
      <w14:ligatures w14:val="none"/>
    </w:rPr>
  </w:style>
  <w:style w:type="character" w:customStyle="1" w:styleId="Heading7Char">
    <w:name w:val="Heading 7 Char"/>
    <w:basedOn w:val="DefaultParagraphFont"/>
    <w:link w:val="Heading7"/>
    <w:uiPriority w:val="9"/>
    <w:semiHidden/>
    <w:rsid w:val="0048627F"/>
    <w:rPr>
      <w:rFonts w:ascii="Calibri" w:eastAsiaTheme="majorEastAsia" w:hAnsi="Calibri" w:cstheme="majorBidi"/>
      <w:color w:val="595959" w:themeColor="text1" w:themeTint="A6"/>
      <w:kern w:val="0"/>
      <w:sz w:val="23"/>
      <w:lang w:eastAsia="ja-JP"/>
      <w14:ligatures w14:val="none"/>
    </w:rPr>
  </w:style>
  <w:style w:type="character" w:customStyle="1" w:styleId="Heading8Char">
    <w:name w:val="Heading 8 Char"/>
    <w:basedOn w:val="DefaultParagraphFont"/>
    <w:link w:val="Heading8"/>
    <w:uiPriority w:val="9"/>
    <w:semiHidden/>
    <w:rsid w:val="0048627F"/>
    <w:rPr>
      <w:rFonts w:ascii="Calibri" w:eastAsiaTheme="majorEastAsia" w:hAnsi="Calibri" w:cstheme="majorBidi"/>
      <w:i/>
      <w:iCs/>
      <w:color w:val="272727" w:themeColor="text1" w:themeTint="D8"/>
      <w:kern w:val="0"/>
      <w:sz w:val="23"/>
      <w:lang w:eastAsia="ja-JP"/>
      <w14:ligatures w14:val="none"/>
    </w:rPr>
  </w:style>
  <w:style w:type="character" w:customStyle="1" w:styleId="Heading9Char">
    <w:name w:val="Heading 9 Char"/>
    <w:basedOn w:val="DefaultParagraphFont"/>
    <w:link w:val="Heading9"/>
    <w:uiPriority w:val="9"/>
    <w:semiHidden/>
    <w:rsid w:val="0048627F"/>
    <w:rPr>
      <w:rFonts w:ascii="Calibri" w:eastAsiaTheme="majorEastAsia" w:hAnsi="Calibri" w:cstheme="majorBidi"/>
      <w:color w:val="272727" w:themeColor="text1" w:themeTint="D8"/>
      <w:kern w:val="0"/>
      <w:sz w:val="23"/>
      <w:lang w:eastAsia="ja-JP"/>
      <w14:ligatures w14:val="none"/>
    </w:rPr>
  </w:style>
  <w:style w:type="paragraph" w:styleId="Title">
    <w:name w:val="Title"/>
    <w:basedOn w:val="Normal"/>
    <w:next w:val="Normal"/>
    <w:link w:val="TitleChar"/>
    <w:uiPriority w:val="10"/>
    <w:qFormat/>
    <w:rsid w:val="0048627F"/>
    <w:pPr>
      <w:spacing w:before="480" w:after="400" w:line="240" w:lineRule="auto"/>
      <w:ind w:right="-72"/>
      <w:contextualSpacing/>
    </w:pPr>
    <w:rPr>
      <w:rFonts w:asciiTheme="minorHAnsi" w:eastAsia="Arial" w:hAnsiTheme="minorHAnsi" w:cs="Times New Roman (Headings CS)"/>
      <w:b/>
      <w:kern w:val="28"/>
      <w:sz w:val="40"/>
      <w:szCs w:val="56"/>
    </w:rPr>
  </w:style>
  <w:style w:type="character" w:customStyle="1" w:styleId="TitleChar">
    <w:name w:val="Title Char"/>
    <w:basedOn w:val="DefaultParagraphFont"/>
    <w:link w:val="Title"/>
    <w:uiPriority w:val="10"/>
    <w:rsid w:val="0048627F"/>
    <w:rPr>
      <w:rFonts w:eastAsia="Arial" w:cs="Times New Roman (Headings CS)"/>
      <w:b/>
      <w:kern w:val="28"/>
      <w:sz w:val="40"/>
      <w:szCs w:val="56"/>
      <w:lang w:eastAsia="ja-JP"/>
      <w14:ligatures w14:val="none"/>
    </w:rPr>
  </w:style>
  <w:style w:type="paragraph" w:styleId="Subtitle">
    <w:name w:val="Subtitle"/>
    <w:basedOn w:val="Normal"/>
    <w:next w:val="Normal"/>
    <w:link w:val="SubtitleChar"/>
    <w:uiPriority w:val="11"/>
    <w:qFormat/>
    <w:rsid w:val="004862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27F"/>
    <w:rPr>
      <w:rFonts w:ascii="Calibri" w:eastAsiaTheme="majorEastAsia" w:hAnsi="Calibri" w:cstheme="majorBidi"/>
      <w:color w:val="595959" w:themeColor="text1" w:themeTint="A6"/>
      <w:spacing w:val="15"/>
      <w:kern w:val="0"/>
      <w:sz w:val="28"/>
      <w:szCs w:val="28"/>
      <w:lang w:eastAsia="ja-JP"/>
      <w14:ligatures w14:val="none"/>
    </w:rPr>
  </w:style>
  <w:style w:type="paragraph" w:styleId="Quote">
    <w:name w:val="Quote"/>
    <w:basedOn w:val="Normal"/>
    <w:next w:val="Normal"/>
    <w:link w:val="QuoteChar"/>
    <w:uiPriority w:val="29"/>
    <w:qFormat/>
    <w:rsid w:val="0048627F"/>
    <w:pPr>
      <w:spacing w:before="160"/>
      <w:jc w:val="center"/>
    </w:pPr>
    <w:rPr>
      <w:i/>
      <w:iCs/>
      <w:color w:val="404040" w:themeColor="text1" w:themeTint="BF"/>
    </w:rPr>
  </w:style>
  <w:style w:type="character" w:customStyle="1" w:styleId="QuoteChar">
    <w:name w:val="Quote Char"/>
    <w:basedOn w:val="DefaultParagraphFont"/>
    <w:link w:val="Quote"/>
    <w:uiPriority w:val="29"/>
    <w:rsid w:val="0048627F"/>
    <w:rPr>
      <w:rFonts w:ascii="Calibri" w:eastAsiaTheme="minorEastAsia" w:hAnsi="Calibri"/>
      <w:i/>
      <w:iCs/>
      <w:color w:val="404040" w:themeColor="text1" w:themeTint="BF"/>
      <w:kern w:val="0"/>
      <w:sz w:val="23"/>
      <w:lang w:eastAsia="ja-JP"/>
      <w14:ligatures w14:val="none"/>
    </w:rPr>
  </w:style>
  <w:style w:type="paragraph" w:styleId="ListParagraph">
    <w:name w:val="List Paragraph"/>
    <w:basedOn w:val="Normal"/>
    <w:uiPriority w:val="34"/>
    <w:qFormat/>
    <w:rsid w:val="00463B1E"/>
    <w:pPr>
      <w:ind w:left="720"/>
      <w:contextualSpacing/>
    </w:pPr>
  </w:style>
  <w:style w:type="character" w:styleId="IntenseEmphasis">
    <w:name w:val="Intense Emphasis"/>
    <w:basedOn w:val="DefaultParagraphFont"/>
    <w:uiPriority w:val="21"/>
    <w:qFormat/>
    <w:rsid w:val="0048627F"/>
    <w:rPr>
      <w:i/>
      <w:iCs/>
      <w:color w:val="2F5496" w:themeColor="accent1" w:themeShade="BF"/>
    </w:rPr>
  </w:style>
  <w:style w:type="paragraph" w:styleId="IntenseQuote">
    <w:name w:val="Intense Quote"/>
    <w:basedOn w:val="Normal"/>
    <w:next w:val="Normal"/>
    <w:link w:val="IntenseQuoteChar"/>
    <w:uiPriority w:val="30"/>
    <w:qFormat/>
    <w:rsid w:val="004862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627F"/>
    <w:rPr>
      <w:rFonts w:ascii="Calibri" w:eastAsiaTheme="minorEastAsia" w:hAnsi="Calibri"/>
      <w:i/>
      <w:iCs/>
      <w:color w:val="2F5496" w:themeColor="accent1" w:themeShade="BF"/>
      <w:kern w:val="0"/>
      <w:sz w:val="23"/>
      <w:lang w:eastAsia="ja-JP"/>
      <w14:ligatures w14:val="none"/>
    </w:rPr>
  </w:style>
  <w:style w:type="character" w:styleId="IntenseReference">
    <w:name w:val="Intense Reference"/>
    <w:basedOn w:val="DefaultParagraphFont"/>
    <w:uiPriority w:val="32"/>
    <w:qFormat/>
    <w:rsid w:val="0048627F"/>
    <w:rPr>
      <w:b/>
      <w:bCs/>
      <w:smallCaps/>
      <w:color w:val="2F5496" w:themeColor="accent1" w:themeShade="BF"/>
      <w:spacing w:val="5"/>
    </w:rPr>
  </w:style>
  <w:style w:type="table" w:styleId="TableGridLight">
    <w:name w:val="Grid Table Light"/>
    <w:basedOn w:val="TableNormal"/>
    <w:uiPriority w:val="40"/>
    <w:rsid w:val="0048627F"/>
    <w:pPr>
      <w:spacing w:after="0" w:line="240" w:lineRule="auto"/>
    </w:pPr>
    <w:rPr>
      <w:rFonts w:eastAsiaTheme="minorEastAsia"/>
      <w:kern w:val="0"/>
      <w:lang w:eastAsia="ja-JP"/>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semiHidden/>
    <w:unhideWhenUsed/>
    <w:rsid w:val="0048627F"/>
    <w:pPr>
      <w:spacing w:line="240" w:lineRule="auto"/>
    </w:pPr>
    <w:rPr>
      <w:sz w:val="20"/>
      <w:szCs w:val="20"/>
    </w:rPr>
  </w:style>
  <w:style w:type="character" w:customStyle="1" w:styleId="CommentTextChar">
    <w:name w:val="Comment Text Char"/>
    <w:basedOn w:val="DefaultParagraphFont"/>
    <w:link w:val="CommentText"/>
    <w:uiPriority w:val="99"/>
    <w:semiHidden/>
    <w:rsid w:val="0048627F"/>
    <w:rPr>
      <w:rFonts w:ascii="Calibri" w:eastAsiaTheme="minorEastAsia" w:hAnsi="Calibri"/>
      <w:kern w:val="0"/>
      <w:sz w:val="20"/>
      <w:szCs w:val="20"/>
      <w:lang w:eastAsia="ja-JP"/>
      <w14:ligatures w14:val="none"/>
    </w:rPr>
  </w:style>
  <w:style w:type="character" w:styleId="CommentReference">
    <w:name w:val="annotation reference"/>
    <w:basedOn w:val="DefaultParagraphFont"/>
    <w:uiPriority w:val="99"/>
    <w:semiHidden/>
    <w:unhideWhenUsed/>
    <w:rsid w:val="0048627F"/>
    <w:rPr>
      <w:sz w:val="16"/>
      <w:szCs w:val="16"/>
    </w:rPr>
  </w:style>
  <w:style w:type="paragraph" w:customStyle="1" w:styleId="Address">
    <w:name w:val="Address"/>
    <w:basedOn w:val="Normal"/>
    <w:qFormat/>
    <w:rsid w:val="009447D8"/>
    <w:pPr>
      <w:spacing w:before="0" w:after="0" w:line="216" w:lineRule="auto"/>
      <w:ind w:left="576"/>
    </w:pPr>
    <w:rPr>
      <w:rFonts w:eastAsia="Calibri" w:cs="Calibri"/>
      <w:color w:val="000000" w:themeColor="text1"/>
      <w:sz w:val="21"/>
      <w:szCs w:val="21"/>
    </w:rPr>
  </w:style>
  <w:style w:type="numbering" w:customStyle="1" w:styleId="CurrentList5">
    <w:name w:val="Current List5"/>
    <w:uiPriority w:val="99"/>
    <w:rsid w:val="0048627F"/>
    <w:pPr>
      <w:numPr>
        <w:numId w:val="11"/>
      </w:numPr>
    </w:pPr>
  </w:style>
  <w:style w:type="paragraph" w:styleId="Header">
    <w:name w:val="header"/>
    <w:basedOn w:val="Normal"/>
    <w:link w:val="HeaderChar"/>
    <w:uiPriority w:val="99"/>
    <w:unhideWhenUsed/>
    <w:rsid w:val="0048627F"/>
    <w:pPr>
      <w:snapToGrid w:val="0"/>
      <w:spacing w:before="0" w:after="0" w:line="240" w:lineRule="auto"/>
    </w:pPr>
    <w:rPr>
      <w:rFonts w:eastAsia="Calibri" w:cs="Calibri"/>
      <w:color w:val="595959" w:themeColor="text1" w:themeTint="A6"/>
      <w:sz w:val="20"/>
    </w:rPr>
  </w:style>
  <w:style w:type="character" w:customStyle="1" w:styleId="HeaderChar">
    <w:name w:val="Header Char"/>
    <w:basedOn w:val="DefaultParagraphFont"/>
    <w:link w:val="Header"/>
    <w:uiPriority w:val="99"/>
    <w:rsid w:val="0048627F"/>
    <w:rPr>
      <w:rFonts w:ascii="Calibri" w:eastAsia="Calibri" w:hAnsi="Calibri" w:cs="Calibri"/>
      <w:color w:val="595959" w:themeColor="text1" w:themeTint="A6"/>
      <w:kern w:val="0"/>
      <w:sz w:val="20"/>
      <w:lang w:eastAsia="ja-JP"/>
      <w14:ligatures w14:val="none"/>
    </w:rPr>
  </w:style>
  <w:style w:type="paragraph" w:styleId="Footer">
    <w:name w:val="footer"/>
    <w:basedOn w:val="Normal"/>
    <w:link w:val="FooterChar"/>
    <w:uiPriority w:val="99"/>
    <w:unhideWhenUsed/>
    <w:rsid w:val="0048627F"/>
    <w:pPr>
      <w:tabs>
        <w:tab w:val="center" w:pos="4680"/>
        <w:tab w:val="right" w:pos="9360"/>
      </w:tabs>
      <w:spacing w:before="0" w:after="0" w:line="240" w:lineRule="auto"/>
      <w:jc w:val="right"/>
    </w:pPr>
    <w:rPr>
      <w:color w:val="000000" w:themeColor="text1"/>
      <w:sz w:val="21"/>
      <w:szCs w:val="21"/>
    </w:rPr>
  </w:style>
  <w:style w:type="character" w:customStyle="1" w:styleId="FooterChar">
    <w:name w:val="Footer Char"/>
    <w:basedOn w:val="DefaultParagraphFont"/>
    <w:link w:val="Footer"/>
    <w:uiPriority w:val="99"/>
    <w:rsid w:val="0048627F"/>
    <w:rPr>
      <w:rFonts w:ascii="Calibri" w:eastAsiaTheme="minorEastAsia" w:hAnsi="Calibri"/>
      <w:color w:val="000000" w:themeColor="text1"/>
      <w:kern w:val="0"/>
      <w:sz w:val="21"/>
      <w:szCs w:val="21"/>
      <w:lang w:eastAsia="ja-JP"/>
      <w14:ligatures w14:val="none"/>
    </w:rPr>
  </w:style>
  <w:style w:type="character" w:styleId="PageNumber">
    <w:name w:val="page number"/>
    <w:basedOn w:val="DefaultParagraphFont"/>
    <w:uiPriority w:val="99"/>
    <w:semiHidden/>
    <w:unhideWhenUsed/>
    <w:rsid w:val="0048627F"/>
  </w:style>
  <w:style w:type="table" w:styleId="TableGrid">
    <w:name w:val="Table Grid"/>
    <w:basedOn w:val="TableNormal"/>
    <w:uiPriority w:val="39"/>
    <w:rsid w:val="0048627F"/>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adOn">
    <w:name w:val="Read On"/>
    <w:basedOn w:val="Normal"/>
    <w:qFormat/>
    <w:rsid w:val="00BA4FBE"/>
    <w:pPr>
      <w:spacing w:line="240" w:lineRule="auto"/>
      <w:jc w:val="center"/>
    </w:pPr>
    <w:rPr>
      <w:b/>
      <w:bCs/>
    </w:rPr>
  </w:style>
  <w:style w:type="numbering" w:customStyle="1" w:styleId="CurrentList1">
    <w:name w:val="Current List1"/>
    <w:uiPriority w:val="99"/>
    <w:rsid w:val="0048627F"/>
    <w:pPr>
      <w:numPr>
        <w:numId w:val="2"/>
      </w:numPr>
    </w:pPr>
  </w:style>
  <w:style w:type="numbering" w:customStyle="1" w:styleId="CurrentList2">
    <w:name w:val="Current List2"/>
    <w:uiPriority w:val="99"/>
    <w:rsid w:val="0048627F"/>
    <w:pPr>
      <w:numPr>
        <w:numId w:val="3"/>
      </w:numPr>
    </w:pPr>
  </w:style>
  <w:style w:type="numbering" w:customStyle="1" w:styleId="CurrentList3">
    <w:name w:val="Current List3"/>
    <w:uiPriority w:val="99"/>
    <w:rsid w:val="0048627F"/>
    <w:pPr>
      <w:numPr>
        <w:numId w:val="4"/>
      </w:numPr>
    </w:pPr>
  </w:style>
  <w:style w:type="paragraph" w:customStyle="1" w:styleId="Numbers">
    <w:name w:val="Numbers"/>
    <w:basedOn w:val="Normal"/>
    <w:qFormat/>
    <w:rsid w:val="00463B1E"/>
    <w:pPr>
      <w:numPr>
        <w:numId w:val="29"/>
      </w:numPr>
      <w:spacing w:line="240" w:lineRule="auto"/>
      <w:ind w:left="317"/>
    </w:pPr>
    <w:rPr>
      <w:bCs/>
    </w:rPr>
  </w:style>
  <w:style w:type="numbering" w:customStyle="1" w:styleId="CurrentList4">
    <w:name w:val="Current List4"/>
    <w:uiPriority w:val="99"/>
    <w:rsid w:val="0048627F"/>
    <w:pPr>
      <w:numPr>
        <w:numId w:val="6"/>
      </w:numPr>
    </w:pPr>
  </w:style>
  <w:style w:type="character" w:styleId="Hyperlink">
    <w:name w:val="Hyperlink"/>
    <w:basedOn w:val="DefaultParagraphFont"/>
    <w:uiPriority w:val="99"/>
    <w:unhideWhenUsed/>
    <w:rsid w:val="0048627F"/>
    <w:rPr>
      <w:rFonts w:asciiTheme="minorHAnsi" w:hAnsiTheme="minorHAnsi"/>
      <w:color w:val="000000" w:themeColor="text1"/>
      <w:u w:val="single"/>
    </w:rPr>
  </w:style>
  <w:style w:type="paragraph" w:customStyle="1" w:styleId="BulletDocumentsList">
    <w:name w:val="Bullet (Documents List)"/>
    <w:basedOn w:val="Normal"/>
    <w:qFormat/>
    <w:rsid w:val="0048627F"/>
    <w:pPr>
      <w:numPr>
        <w:numId w:val="28"/>
      </w:numPr>
      <w:spacing w:before="0" w:after="240" w:line="240" w:lineRule="auto"/>
      <w:contextualSpacing/>
    </w:pPr>
  </w:style>
  <w:style w:type="character" w:styleId="UnresolvedMention">
    <w:name w:val="Unresolved Mention"/>
    <w:basedOn w:val="DefaultParagraphFont"/>
    <w:uiPriority w:val="99"/>
    <w:semiHidden/>
    <w:unhideWhenUsed/>
    <w:rsid w:val="0048627F"/>
    <w:rPr>
      <w:color w:val="605E5C"/>
      <w:shd w:val="clear" w:color="auto" w:fill="E1DFDD"/>
    </w:rPr>
  </w:style>
  <w:style w:type="paragraph" w:customStyle="1" w:styleId="QuestionLabel">
    <w:name w:val="Question Label"/>
    <w:basedOn w:val="Normal"/>
    <w:qFormat/>
    <w:rsid w:val="00C11D43"/>
    <w:pPr>
      <w:spacing w:after="0" w:line="216" w:lineRule="auto"/>
      <w:mirrorIndents/>
    </w:pPr>
    <w:rPr>
      <w:rFonts w:cs="Calibri"/>
      <w:b/>
      <w:bCs/>
      <w:color w:val="000000"/>
    </w:rPr>
  </w:style>
  <w:style w:type="paragraph" w:customStyle="1" w:styleId="RadioButton">
    <w:name w:val="Radio Button"/>
    <w:basedOn w:val="Normal"/>
    <w:qFormat/>
    <w:rsid w:val="0048627F"/>
    <w:pPr>
      <w:numPr>
        <w:numId w:val="30"/>
      </w:numPr>
      <w:spacing w:before="40" w:after="40" w:line="240" w:lineRule="auto"/>
    </w:pPr>
    <w:rPr>
      <w:rFonts w:eastAsiaTheme="minorHAnsi" w:cs="Arial"/>
      <w:spacing w:val="4"/>
      <w:kern w:val="2"/>
      <w:szCs w:val="22"/>
      <w:lang w:eastAsia="en-US"/>
      <w14:ligatures w14:val="standardContextual"/>
    </w:rPr>
  </w:style>
  <w:style w:type="paragraph" w:customStyle="1" w:styleId="AnswerSpace">
    <w:name w:val="Answer Space"/>
    <w:basedOn w:val="Normal"/>
    <w:qFormat/>
    <w:rsid w:val="003B5D27"/>
    <w:pPr>
      <w:spacing w:before="60" w:after="60"/>
      <w:ind w:left="29"/>
    </w:pPr>
    <w:rPr>
      <w:rFonts w:eastAsiaTheme="minorHAnsi" w:cs="Arial"/>
      <w:bCs/>
      <w:spacing w:val="4"/>
      <w:kern w:val="2"/>
      <w:szCs w:val="22"/>
      <w:lang w:eastAsia="en-US"/>
      <w14:ligatures w14:val="standardContextual"/>
    </w:rPr>
  </w:style>
  <w:style w:type="paragraph" w:customStyle="1" w:styleId="Checkbox">
    <w:name w:val="Checkbox"/>
    <w:basedOn w:val="Normal"/>
    <w:qFormat/>
    <w:rsid w:val="00BA4FBE"/>
    <w:pPr>
      <w:numPr>
        <w:numId w:val="21"/>
      </w:numPr>
      <w:spacing w:before="80" w:after="80" w:line="276" w:lineRule="auto"/>
    </w:pPr>
    <w:rPr>
      <w:rFonts w:eastAsiaTheme="minorHAnsi" w:cs="Arial"/>
      <w:spacing w:val="4"/>
      <w:kern w:val="2"/>
      <w:szCs w:val="22"/>
      <w:lang w:eastAsia="en-US"/>
      <w14:ligatures w14:val="standardContextual"/>
    </w:rPr>
  </w:style>
  <w:style w:type="paragraph" w:customStyle="1" w:styleId="SideTip">
    <w:name w:val="Side Tip"/>
    <w:basedOn w:val="Normal"/>
    <w:link w:val="SideTipChar"/>
    <w:qFormat/>
    <w:rsid w:val="00BE4DEA"/>
    <w:pPr>
      <w:numPr>
        <w:numId w:val="31"/>
      </w:numPr>
      <w:spacing w:before="40" w:after="40" w:line="240" w:lineRule="auto"/>
      <w:ind w:left="245"/>
    </w:pPr>
    <w:rPr>
      <w:rFonts w:asciiTheme="minorHAnsi" w:eastAsiaTheme="minorHAnsi" w:hAnsiTheme="minorHAnsi" w:cs="Arial"/>
      <w:bCs/>
      <w:color w:val="595959" w:themeColor="text1" w:themeTint="A6"/>
      <w:spacing w:val="4"/>
      <w:kern w:val="2"/>
      <w:sz w:val="22"/>
      <w:szCs w:val="22"/>
      <w:lang w:eastAsia="en-US"/>
      <w14:ligatures w14:val="standardContextual"/>
    </w:rPr>
  </w:style>
  <w:style w:type="character" w:customStyle="1" w:styleId="SideTipChar">
    <w:name w:val="Side Tip Char"/>
    <w:basedOn w:val="DefaultParagraphFont"/>
    <w:link w:val="SideTip"/>
    <w:rsid w:val="00BE4DEA"/>
    <w:rPr>
      <w:rFonts w:cs="Arial"/>
      <w:bCs/>
      <w:color w:val="595959" w:themeColor="text1" w:themeTint="A6"/>
      <w:spacing w:val="4"/>
      <w:sz w:val="22"/>
      <w:szCs w:val="22"/>
    </w:rPr>
  </w:style>
  <w:style w:type="paragraph" w:customStyle="1" w:styleId="CheckboxType2">
    <w:name w:val="Checkbox Type 2"/>
    <w:basedOn w:val="Checkbox"/>
    <w:qFormat/>
    <w:rsid w:val="00F103B8"/>
    <w:pPr>
      <w:ind w:left="576"/>
    </w:pPr>
  </w:style>
  <w:style w:type="paragraph" w:styleId="CommentSubject">
    <w:name w:val="annotation subject"/>
    <w:basedOn w:val="CommentText"/>
    <w:next w:val="CommentText"/>
    <w:link w:val="CommentSubjectChar"/>
    <w:uiPriority w:val="99"/>
    <w:semiHidden/>
    <w:unhideWhenUsed/>
    <w:rsid w:val="0048627F"/>
    <w:rPr>
      <w:b/>
      <w:bCs/>
    </w:rPr>
  </w:style>
  <w:style w:type="character" w:customStyle="1" w:styleId="CommentSubjectChar">
    <w:name w:val="Comment Subject Char"/>
    <w:basedOn w:val="CommentTextChar"/>
    <w:link w:val="CommentSubject"/>
    <w:uiPriority w:val="99"/>
    <w:semiHidden/>
    <w:rsid w:val="0048627F"/>
    <w:rPr>
      <w:rFonts w:ascii="Calibri" w:eastAsiaTheme="minorEastAsia" w:hAnsi="Calibri"/>
      <w:b/>
      <w:bCs/>
      <w:kern w:val="0"/>
      <w:sz w:val="20"/>
      <w:szCs w:val="20"/>
      <w:lang w:eastAsia="ja-JP"/>
      <w14:ligatures w14:val="none"/>
    </w:rPr>
  </w:style>
  <w:style w:type="paragraph" w:styleId="Revision">
    <w:name w:val="Revision"/>
    <w:hidden/>
    <w:uiPriority w:val="99"/>
    <w:semiHidden/>
    <w:rsid w:val="00D64D68"/>
    <w:pPr>
      <w:spacing w:after="0" w:line="240" w:lineRule="auto"/>
    </w:pPr>
    <w:rPr>
      <w:rFonts w:ascii="Calibri" w:eastAsiaTheme="minorEastAsia" w:hAnsi="Calibri"/>
      <w:kern w:val="0"/>
      <w:lang w:eastAsia="ja-JP"/>
      <w14:ligatures w14:val="none"/>
    </w:rPr>
  </w:style>
  <w:style w:type="paragraph" w:customStyle="1" w:styleId="SmallPrint">
    <w:name w:val="Small Print"/>
    <w:basedOn w:val="Normal"/>
    <w:qFormat/>
    <w:rsid w:val="003B5D27"/>
    <w:rPr>
      <w:sz w:val="22"/>
      <w:szCs w:val="20"/>
    </w:rPr>
  </w:style>
  <w:style w:type="paragraph" w:customStyle="1" w:styleId="SmallPrintHeading">
    <w:name w:val="Small Print Heading"/>
    <w:basedOn w:val="SmallPrint"/>
    <w:qFormat/>
    <w:rsid w:val="0048627F"/>
    <w:pPr>
      <w:spacing w:before="240" w:line="240" w:lineRule="auto"/>
    </w:pPr>
    <w:rPr>
      <w:b/>
      <w:bCs/>
    </w:rPr>
  </w:style>
  <w:style w:type="character" w:styleId="FollowedHyperlink">
    <w:name w:val="FollowedHyperlink"/>
    <w:basedOn w:val="DefaultParagraphFont"/>
    <w:uiPriority w:val="99"/>
    <w:semiHidden/>
    <w:unhideWhenUsed/>
    <w:rsid w:val="0048627F"/>
    <w:rPr>
      <w:color w:val="954F72" w:themeColor="followedHyperlink"/>
      <w:u w:val="single"/>
    </w:rPr>
  </w:style>
  <w:style w:type="paragraph" w:customStyle="1" w:styleId="BulletFormList">
    <w:name w:val="Bullet (Form List)"/>
    <w:basedOn w:val="Normal"/>
    <w:qFormat/>
    <w:rsid w:val="00BA4FBE"/>
    <w:pPr>
      <w:numPr>
        <w:numId w:val="20"/>
      </w:numPr>
      <w:spacing w:before="40" w:after="80" w:line="240" w:lineRule="auto"/>
      <w:ind w:left="360" w:hanging="270"/>
    </w:pPr>
    <w:rPr>
      <w:bCs/>
    </w:rPr>
  </w:style>
  <w:style w:type="numbering" w:customStyle="1" w:styleId="CurrentList6">
    <w:name w:val="Current List6"/>
    <w:uiPriority w:val="99"/>
    <w:rsid w:val="0048627F"/>
    <w:pPr>
      <w:numPr>
        <w:numId w:val="13"/>
      </w:numPr>
    </w:pPr>
  </w:style>
  <w:style w:type="paragraph" w:styleId="NormalWeb">
    <w:name w:val="Normal (Web)"/>
    <w:basedOn w:val="Normal"/>
    <w:uiPriority w:val="99"/>
    <w:unhideWhenUsed/>
    <w:rsid w:val="0048627F"/>
    <w:pPr>
      <w:spacing w:before="100" w:beforeAutospacing="1" w:after="100" w:afterAutospacing="1" w:line="240" w:lineRule="auto"/>
    </w:pPr>
    <w:rPr>
      <w:rFonts w:ascii="Times New Roman" w:eastAsia="Times New Roman" w:hAnsi="Times New Roman" w:cs="Times New Roman"/>
      <w:lang w:eastAsia="en-US"/>
    </w:rPr>
  </w:style>
  <w:style w:type="paragraph" w:customStyle="1" w:styleId="TableHeading">
    <w:name w:val="Table Heading"/>
    <w:basedOn w:val="Normal"/>
    <w:qFormat/>
    <w:rsid w:val="0048627F"/>
    <w:pPr>
      <w:spacing w:before="60" w:after="60" w:line="240" w:lineRule="auto"/>
    </w:pPr>
    <w:rPr>
      <w:b/>
      <w:bCs/>
    </w:rPr>
  </w:style>
  <w:style w:type="paragraph" w:customStyle="1" w:styleId="SmallSpacer">
    <w:name w:val="Small Spacer"/>
    <w:basedOn w:val="Normal"/>
    <w:qFormat/>
    <w:rsid w:val="0048627F"/>
    <w:pPr>
      <w:spacing w:before="0" w:after="0"/>
    </w:pPr>
    <w:rPr>
      <w:sz w:val="10"/>
      <w:szCs w:val="10"/>
    </w:rPr>
  </w:style>
  <w:style w:type="character" w:customStyle="1" w:styleId="normaltextrun">
    <w:name w:val="normaltextrun"/>
    <w:basedOn w:val="DefaultParagraphFont"/>
    <w:rsid w:val="0048627F"/>
  </w:style>
  <w:style w:type="paragraph" w:customStyle="1" w:styleId="SectionSpacer">
    <w:name w:val="Section Spacer"/>
    <w:basedOn w:val="Normal"/>
    <w:qFormat/>
    <w:rsid w:val="0048627F"/>
    <w:pPr>
      <w:spacing w:before="0" w:after="0" w:line="240" w:lineRule="auto"/>
    </w:pPr>
    <w:rPr>
      <w:rFonts w:eastAsiaTheme="majorEastAsia"/>
      <w:sz w:val="16"/>
      <w:szCs w:val="16"/>
    </w:rPr>
  </w:style>
  <w:style w:type="paragraph" w:customStyle="1" w:styleId="FormTitle">
    <w:name w:val="Form Title"/>
    <w:basedOn w:val="Title"/>
    <w:qFormat/>
    <w:rsid w:val="0048627F"/>
    <w:pPr>
      <w:spacing w:before="240" w:after="200"/>
    </w:pPr>
  </w:style>
  <w:style w:type="numbering" w:customStyle="1" w:styleId="CurrentList7">
    <w:name w:val="Current List7"/>
    <w:uiPriority w:val="99"/>
    <w:rsid w:val="0048627F"/>
    <w:pPr>
      <w:numPr>
        <w:numId w:val="18"/>
      </w:numPr>
    </w:pPr>
  </w:style>
  <w:style w:type="character" w:styleId="Emphasis">
    <w:name w:val="Emphasis"/>
    <w:basedOn w:val="DefaultParagraphFont"/>
    <w:uiPriority w:val="20"/>
    <w:qFormat/>
    <w:rsid w:val="0048627F"/>
    <w:rPr>
      <w:i/>
      <w:iCs/>
    </w:rPr>
  </w:style>
  <w:style w:type="character" w:styleId="Strong">
    <w:name w:val="Strong"/>
    <w:basedOn w:val="DefaultParagraphFont"/>
    <w:uiPriority w:val="22"/>
    <w:qFormat/>
    <w:rsid w:val="0048627F"/>
    <w:rPr>
      <w:b/>
      <w:bCs/>
    </w:rPr>
  </w:style>
  <w:style w:type="paragraph" w:customStyle="1" w:styleId="SubQuestion">
    <w:name w:val="SubQuestion"/>
    <w:basedOn w:val="AnswerSpace"/>
    <w:qFormat/>
    <w:rsid w:val="0048627F"/>
    <w:pPr>
      <w:spacing w:before="40" w:after="0"/>
    </w:pPr>
    <w:rPr>
      <w:rFonts w:ascii="Arial" w:hAnsi="Arial"/>
      <w:color w:val="000000" w:themeColor="text1"/>
    </w:rPr>
  </w:style>
  <w:style w:type="numbering" w:customStyle="1" w:styleId="CurrentList8">
    <w:name w:val="Current List8"/>
    <w:uiPriority w:val="99"/>
    <w:rsid w:val="00495CED"/>
    <w:pPr>
      <w:numPr>
        <w:numId w:val="33"/>
      </w:numPr>
    </w:pPr>
  </w:style>
  <w:style w:type="paragraph" w:customStyle="1" w:styleId="CheckboxIndented">
    <w:name w:val="Checkbox (Indented)"/>
    <w:basedOn w:val="Checkbox"/>
    <w:qFormat/>
    <w:rsid w:val="00166235"/>
    <w:pPr>
      <w:ind w:left="576"/>
    </w:pPr>
  </w:style>
  <w:style w:type="paragraph" w:customStyle="1" w:styleId="CaseInformation">
    <w:name w:val="Case Information"/>
    <w:basedOn w:val="Address"/>
    <w:qFormat/>
    <w:rsid w:val="009447D8"/>
    <w:pPr>
      <w:ind w:left="936"/>
    </w:pPr>
  </w:style>
  <w:style w:type="paragraph" w:customStyle="1" w:styleId="ActionBar">
    <w:name w:val="Action Bar"/>
    <w:basedOn w:val="Normal"/>
    <w:qFormat/>
    <w:rsid w:val="00894423"/>
    <w:pPr>
      <w:spacing w:before="0" w:after="0" w:line="240" w:lineRule="auto"/>
      <w:ind w:left="101"/>
    </w:pPr>
    <w:rPr>
      <w:rFonts w:eastAsiaTheme="majorEastAsia"/>
      <w:bCs/>
      <w:szCs w:val="23"/>
    </w:rPr>
  </w:style>
  <w:style w:type="paragraph" w:customStyle="1" w:styleId="Note">
    <w:name w:val="Note"/>
    <w:basedOn w:val="SideTip"/>
    <w:qFormat/>
    <w:rsid w:val="00E83032"/>
    <w:pPr>
      <w:numPr>
        <w:numId w:val="0"/>
      </w:numPr>
    </w:pPr>
    <w:rPr>
      <w:color w:val="404040" w:themeColor="text1" w:themeTint="BF"/>
    </w:rPr>
  </w:style>
  <w:style w:type="paragraph" w:customStyle="1" w:styleId="ContactDESItems">
    <w:name w:val="Contact DES Items"/>
    <w:basedOn w:val="Normal"/>
    <w:qFormat/>
    <w:rsid w:val="0034406F"/>
    <w:pPr>
      <w:spacing w:line="240" w:lineRule="auto"/>
      <w:ind w:left="259"/>
    </w:pPr>
    <w:rPr>
      <w:bCs/>
      <w:szCs w:val="23"/>
    </w:rPr>
  </w:style>
  <w:style w:type="paragraph" w:customStyle="1" w:styleId="In-lineTableHeader">
    <w:name w:val="In-line Table Header"/>
    <w:basedOn w:val="Normal"/>
    <w:qFormat/>
    <w:rsid w:val="003202D8"/>
    <w:pPr>
      <w:spacing w:before="0" w:after="0" w:line="240" w:lineRule="auto"/>
    </w:pPr>
    <w:rPr>
      <w:b/>
      <w:bCs/>
    </w:rPr>
  </w:style>
  <w:style w:type="paragraph" w:customStyle="1" w:styleId="Sub-QuestionLabelnotbolded">
    <w:name w:val="Sub-Question Label (not bolded)"/>
    <w:basedOn w:val="QuestionLabel"/>
    <w:qFormat/>
    <w:rsid w:val="001D26B6"/>
    <w:rPr>
      <w:rFonts w:eastAsiaTheme="minorHAnsi"/>
      <w:b w:val="0"/>
      <w:bCs w:val="0"/>
      <w:szCs w:val="23"/>
    </w:rPr>
  </w:style>
  <w:style w:type="paragraph" w:customStyle="1" w:styleId="ActionBarHeader">
    <w:name w:val="Action Bar Header"/>
    <w:basedOn w:val="ActionBar"/>
    <w:qFormat/>
    <w:rsid w:val="00F103B8"/>
    <w:rPr>
      <w:b/>
      <w:sz w:val="26"/>
      <w:szCs w:val="26"/>
    </w:rPr>
  </w:style>
  <w:style w:type="paragraph" w:customStyle="1" w:styleId="BulletParagraphList">
    <w:name w:val="Bullet (Paragraph List)"/>
    <w:basedOn w:val="Normal"/>
    <w:qFormat/>
    <w:rsid w:val="00BA4FBE"/>
    <w:pPr>
      <w:numPr>
        <w:numId w:val="43"/>
      </w:numPr>
      <w:spacing w:before="40" w:after="80" w:line="240" w:lineRule="auto"/>
    </w:pPr>
  </w:style>
  <w:style w:type="numbering" w:customStyle="1" w:styleId="CurrentList9">
    <w:name w:val="Current List9"/>
    <w:uiPriority w:val="99"/>
    <w:rsid w:val="00A40A4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353">
      <w:bodyDiv w:val="1"/>
      <w:marLeft w:val="0"/>
      <w:marRight w:val="0"/>
      <w:marTop w:val="0"/>
      <w:marBottom w:val="0"/>
      <w:divBdr>
        <w:top w:val="none" w:sz="0" w:space="0" w:color="auto"/>
        <w:left w:val="none" w:sz="0" w:space="0" w:color="auto"/>
        <w:bottom w:val="none" w:sz="0" w:space="0" w:color="auto"/>
        <w:right w:val="none" w:sz="0" w:space="0" w:color="auto"/>
      </w:divBdr>
      <w:divsChild>
        <w:div w:id="1384716983">
          <w:marLeft w:val="0"/>
          <w:marRight w:val="0"/>
          <w:marTop w:val="0"/>
          <w:marBottom w:val="0"/>
          <w:divBdr>
            <w:top w:val="none" w:sz="0" w:space="0" w:color="auto"/>
            <w:left w:val="none" w:sz="0" w:space="0" w:color="auto"/>
            <w:bottom w:val="none" w:sz="0" w:space="0" w:color="auto"/>
            <w:right w:val="none" w:sz="0" w:space="0" w:color="auto"/>
          </w:divBdr>
        </w:div>
        <w:div w:id="65153478">
          <w:marLeft w:val="0"/>
          <w:marRight w:val="0"/>
          <w:marTop w:val="0"/>
          <w:marBottom w:val="0"/>
          <w:divBdr>
            <w:top w:val="none" w:sz="0" w:space="0" w:color="auto"/>
            <w:left w:val="none" w:sz="0" w:space="0" w:color="auto"/>
            <w:bottom w:val="none" w:sz="0" w:space="0" w:color="auto"/>
            <w:right w:val="none" w:sz="0" w:space="0" w:color="auto"/>
          </w:divBdr>
        </w:div>
        <w:div w:id="1540513987">
          <w:marLeft w:val="0"/>
          <w:marRight w:val="0"/>
          <w:marTop w:val="0"/>
          <w:marBottom w:val="0"/>
          <w:divBdr>
            <w:top w:val="none" w:sz="0" w:space="0" w:color="auto"/>
            <w:left w:val="none" w:sz="0" w:space="0" w:color="auto"/>
            <w:bottom w:val="none" w:sz="0" w:space="0" w:color="auto"/>
            <w:right w:val="none" w:sz="0" w:space="0" w:color="auto"/>
          </w:divBdr>
        </w:div>
        <w:div w:id="1059935666">
          <w:marLeft w:val="0"/>
          <w:marRight w:val="0"/>
          <w:marTop w:val="0"/>
          <w:marBottom w:val="0"/>
          <w:divBdr>
            <w:top w:val="none" w:sz="0" w:space="0" w:color="auto"/>
            <w:left w:val="none" w:sz="0" w:space="0" w:color="auto"/>
            <w:bottom w:val="none" w:sz="0" w:space="0" w:color="auto"/>
            <w:right w:val="none" w:sz="0" w:space="0" w:color="auto"/>
          </w:divBdr>
        </w:div>
        <w:div w:id="304894712">
          <w:marLeft w:val="0"/>
          <w:marRight w:val="0"/>
          <w:marTop w:val="0"/>
          <w:marBottom w:val="0"/>
          <w:divBdr>
            <w:top w:val="none" w:sz="0" w:space="0" w:color="auto"/>
            <w:left w:val="none" w:sz="0" w:space="0" w:color="auto"/>
            <w:bottom w:val="none" w:sz="0" w:space="0" w:color="auto"/>
            <w:right w:val="none" w:sz="0" w:space="0" w:color="auto"/>
          </w:divBdr>
        </w:div>
        <w:div w:id="176963226">
          <w:marLeft w:val="0"/>
          <w:marRight w:val="0"/>
          <w:marTop w:val="0"/>
          <w:marBottom w:val="0"/>
          <w:divBdr>
            <w:top w:val="none" w:sz="0" w:space="0" w:color="auto"/>
            <w:left w:val="none" w:sz="0" w:space="0" w:color="auto"/>
            <w:bottom w:val="none" w:sz="0" w:space="0" w:color="auto"/>
            <w:right w:val="none" w:sz="0" w:space="0" w:color="auto"/>
          </w:divBdr>
        </w:div>
        <w:div w:id="901721659">
          <w:marLeft w:val="0"/>
          <w:marRight w:val="0"/>
          <w:marTop w:val="0"/>
          <w:marBottom w:val="0"/>
          <w:divBdr>
            <w:top w:val="none" w:sz="0" w:space="0" w:color="auto"/>
            <w:left w:val="none" w:sz="0" w:space="0" w:color="auto"/>
            <w:bottom w:val="none" w:sz="0" w:space="0" w:color="auto"/>
            <w:right w:val="none" w:sz="0" w:space="0" w:color="auto"/>
          </w:divBdr>
        </w:div>
      </w:divsChild>
    </w:div>
    <w:div w:id="332341189">
      <w:bodyDiv w:val="1"/>
      <w:marLeft w:val="0"/>
      <w:marRight w:val="0"/>
      <w:marTop w:val="0"/>
      <w:marBottom w:val="0"/>
      <w:divBdr>
        <w:top w:val="none" w:sz="0" w:space="0" w:color="auto"/>
        <w:left w:val="none" w:sz="0" w:space="0" w:color="auto"/>
        <w:bottom w:val="none" w:sz="0" w:space="0" w:color="auto"/>
        <w:right w:val="none" w:sz="0" w:space="0" w:color="auto"/>
      </w:divBdr>
    </w:div>
    <w:div w:id="439570564">
      <w:bodyDiv w:val="1"/>
      <w:marLeft w:val="0"/>
      <w:marRight w:val="0"/>
      <w:marTop w:val="0"/>
      <w:marBottom w:val="0"/>
      <w:divBdr>
        <w:top w:val="none" w:sz="0" w:space="0" w:color="auto"/>
        <w:left w:val="none" w:sz="0" w:space="0" w:color="auto"/>
        <w:bottom w:val="none" w:sz="0" w:space="0" w:color="auto"/>
        <w:right w:val="none" w:sz="0" w:space="0" w:color="auto"/>
      </w:divBdr>
      <w:divsChild>
        <w:div w:id="1524322289">
          <w:marLeft w:val="0"/>
          <w:marRight w:val="0"/>
          <w:marTop w:val="0"/>
          <w:marBottom w:val="0"/>
          <w:divBdr>
            <w:top w:val="none" w:sz="0" w:space="0" w:color="auto"/>
            <w:left w:val="none" w:sz="0" w:space="0" w:color="auto"/>
            <w:bottom w:val="none" w:sz="0" w:space="0" w:color="auto"/>
            <w:right w:val="none" w:sz="0" w:space="0" w:color="auto"/>
          </w:divBdr>
        </w:div>
        <w:div w:id="1842967006">
          <w:marLeft w:val="0"/>
          <w:marRight w:val="0"/>
          <w:marTop w:val="0"/>
          <w:marBottom w:val="0"/>
          <w:divBdr>
            <w:top w:val="none" w:sz="0" w:space="0" w:color="auto"/>
            <w:left w:val="none" w:sz="0" w:space="0" w:color="auto"/>
            <w:bottom w:val="none" w:sz="0" w:space="0" w:color="auto"/>
            <w:right w:val="none" w:sz="0" w:space="0" w:color="auto"/>
          </w:divBdr>
        </w:div>
        <w:div w:id="599073433">
          <w:marLeft w:val="0"/>
          <w:marRight w:val="0"/>
          <w:marTop w:val="0"/>
          <w:marBottom w:val="0"/>
          <w:divBdr>
            <w:top w:val="none" w:sz="0" w:space="0" w:color="auto"/>
            <w:left w:val="none" w:sz="0" w:space="0" w:color="auto"/>
            <w:bottom w:val="none" w:sz="0" w:space="0" w:color="auto"/>
            <w:right w:val="none" w:sz="0" w:space="0" w:color="auto"/>
          </w:divBdr>
        </w:div>
        <w:div w:id="1460958653">
          <w:marLeft w:val="0"/>
          <w:marRight w:val="0"/>
          <w:marTop w:val="0"/>
          <w:marBottom w:val="0"/>
          <w:divBdr>
            <w:top w:val="none" w:sz="0" w:space="0" w:color="auto"/>
            <w:left w:val="none" w:sz="0" w:space="0" w:color="auto"/>
            <w:bottom w:val="none" w:sz="0" w:space="0" w:color="auto"/>
            <w:right w:val="none" w:sz="0" w:space="0" w:color="auto"/>
          </w:divBdr>
        </w:div>
        <w:div w:id="1867719313">
          <w:marLeft w:val="0"/>
          <w:marRight w:val="0"/>
          <w:marTop w:val="0"/>
          <w:marBottom w:val="0"/>
          <w:divBdr>
            <w:top w:val="none" w:sz="0" w:space="0" w:color="auto"/>
            <w:left w:val="none" w:sz="0" w:space="0" w:color="auto"/>
            <w:bottom w:val="none" w:sz="0" w:space="0" w:color="auto"/>
            <w:right w:val="none" w:sz="0" w:space="0" w:color="auto"/>
          </w:divBdr>
        </w:div>
        <w:div w:id="593442273">
          <w:marLeft w:val="0"/>
          <w:marRight w:val="0"/>
          <w:marTop w:val="0"/>
          <w:marBottom w:val="0"/>
          <w:divBdr>
            <w:top w:val="none" w:sz="0" w:space="0" w:color="auto"/>
            <w:left w:val="none" w:sz="0" w:space="0" w:color="auto"/>
            <w:bottom w:val="none" w:sz="0" w:space="0" w:color="auto"/>
            <w:right w:val="none" w:sz="0" w:space="0" w:color="auto"/>
          </w:divBdr>
        </w:div>
      </w:divsChild>
    </w:div>
    <w:div w:id="615526730">
      <w:bodyDiv w:val="1"/>
      <w:marLeft w:val="0"/>
      <w:marRight w:val="0"/>
      <w:marTop w:val="0"/>
      <w:marBottom w:val="0"/>
      <w:divBdr>
        <w:top w:val="none" w:sz="0" w:space="0" w:color="auto"/>
        <w:left w:val="none" w:sz="0" w:space="0" w:color="auto"/>
        <w:bottom w:val="none" w:sz="0" w:space="0" w:color="auto"/>
        <w:right w:val="none" w:sz="0" w:space="0" w:color="auto"/>
      </w:divBdr>
    </w:div>
    <w:div w:id="1489900743">
      <w:bodyDiv w:val="1"/>
      <w:marLeft w:val="0"/>
      <w:marRight w:val="0"/>
      <w:marTop w:val="0"/>
      <w:marBottom w:val="0"/>
      <w:divBdr>
        <w:top w:val="none" w:sz="0" w:space="0" w:color="auto"/>
        <w:left w:val="none" w:sz="0" w:space="0" w:color="auto"/>
        <w:bottom w:val="none" w:sz="0" w:space="0" w:color="auto"/>
        <w:right w:val="none" w:sz="0" w:space="0" w:color="auto"/>
      </w:divBdr>
    </w:div>
    <w:div w:id="1613440887">
      <w:bodyDiv w:val="1"/>
      <w:marLeft w:val="0"/>
      <w:marRight w:val="0"/>
      <w:marTop w:val="0"/>
      <w:marBottom w:val="0"/>
      <w:divBdr>
        <w:top w:val="none" w:sz="0" w:space="0" w:color="auto"/>
        <w:left w:val="none" w:sz="0" w:space="0" w:color="auto"/>
        <w:bottom w:val="none" w:sz="0" w:space="0" w:color="auto"/>
        <w:right w:val="none" w:sz="0" w:space="0" w:color="auto"/>
      </w:divBdr>
    </w:div>
    <w:div w:id="1665476236">
      <w:bodyDiv w:val="1"/>
      <w:marLeft w:val="0"/>
      <w:marRight w:val="0"/>
      <w:marTop w:val="0"/>
      <w:marBottom w:val="0"/>
      <w:divBdr>
        <w:top w:val="none" w:sz="0" w:space="0" w:color="auto"/>
        <w:left w:val="none" w:sz="0" w:space="0" w:color="auto"/>
        <w:bottom w:val="none" w:sz="0" w:space="0" w:color="auto"/>
        <w:right w:val="none" w:sz="0" w:space="0" w:color="auto"/>
      </w:divBdr>
      <w:divsChild>
        <w:div w:id="541404694">
          <w:marLeft w:val="0"/>
          <w:marRight w:val="0"/>
          <w:marTop w:val="0"/>
          <w:marBottom w:val="0"/>
          <w:divBdr>
            <w:top w:val="none" w:sz="0" w:space="0" w:color="auto"/>
            <w:left w:val="none" w:sz="0" w:space="0" w:color="auto"/>
            <w:bottom w:val="none" w:sz="0" w:space="0" w:color="auto"/>
            <w:right w:val="none" w:sz="0" w:space="0" w:color="auto"/>
          </w:divBdr>
          <w:divsChild>
            <w:div w:id="164711216">
              <w:marLeft w:val="0"/>
              <w:marRight w:val="0"/>
              <w:marTop w:val="0"/>
              <w:marBottom w:val="0"/>
              <w:divBdr>
                <w:top w:val="none" w:sz="0" w:space="0" w:color="auto"/>
                <w:left w:val="none" w:sz="0" w:space="0" w:color="auto"/>
                <w:bottom w:val="none" w:sz="0" w:space="0" w:color="auto"/>
                <w:right w:val="none" w:sz="0" w:space="0" w:color="auto"/>
              </w:divBdr>
            </w:div>
          </w:divsChild>
        </w:div>
        <w:div w:id="749346545">
          <w:marLeft w:val="0"/>
          <w:marRight w:val="0"/>
          <w:marTop w:val="0"/>
          <w:marBottom w:val="0"/>
          <w:divBdr>
            <w:top w:val="none" w:sz="0" w:space="0" w:color="auto"/>
            <w:left w:val="none" w:sz="0" w:space="0" w:color="auto"/>
            <w:bottom w:val="none" w:sz="0" w:space="0" w:color="auto"/>
            <w:right w:val="none" w:sz="0" w:space="0" w:color="auto"/>
          </w:divBdr>
          <w:divsChild>
            <w:div w:id="364670885">
              <w:marLeft w:val="0"/>
              <w:marRight w:val="0"/>
              <w:marTop w:val="0"/>
              <w:marBottom w:val="0"/>
              <w:divBdr>
                <w:top w:val="none" w:sz="0" w:space="0" w:color="auto"/>
                <w:left w:val="none" w:sz="0" w:space="0" w:color="auto"/>
                <w:bottom w:val="none" w:sz="0" w:space="0" w:color="auto"/>
                <w:right w:val="none" w:sz="0" w:space="0" w:color="auto"/>
              </w:divBdr>
            </w:div>
          </w:divsChild>
        </w:div>
        <w:div w:id="1056706530">
          <w:marLeft w:val="0"/>
          <w:marRight w:val="0"/>
          <w:marTop w:val="0"/>
          <w:marBottom w:val="0"/>
          <w:divBdr>
            <w:top w:val="none" w:sz="0" w:space="0" w:color="auto"/>
            <w:left w:val="none" w:sz="0" w:space="0" w:color="auto"/>
            <w:bottom w:val="none" w:sz="0" w:space="0" w:color="auto"/>
            <w:right w:val="none" w:sz="0" w:space="0" w:color="auto"/>
          </w:divBdr>
          <w:divsChild>
            <w:div w:id="472795967">
              <w:marLeft w:val="0"/>
              <w:marRight w:val="0"/>
              <w:marTop w:val="0"/>
              <w:marBottom w:val="0"/>
              <w:divBdr>
                <w:top w:val="none" w:sz="0" w:space="0" w:color="auto"/>
                <w:left w:val="none" w:sz="0" w:space="0" w:color="auto"/>
                <w:bottom w:val="none" w:sz="0" w:space="0" w:color="auto"/>
                <w:right w:val="none" w:sz="0" w:space="0" w:color="auto"/>
              </w:divBdr>
            </w:div>
          </w:divsChild>
        </w:div>
        <w:div w:id="798494504">
          <w:marLeft w:val="0"/>
          <w:marRight w:val="0"/>
          <w:marTop w:val="0"/>
          <w:marBottom w:val="0"/>
          <w:divBdr>
            <w:top w:val="none" w:sz="0" w:space="0" w:color="auto"/>
            <w:left w:val="none" w:sz="0" w:space="0" w:color="auto"/>
            <w:bottom w:val="none" w:sz="0" w:space="0" w:color="auto"/>
            <w:right w:val="none" w:sz="0" w:space="0" w:color="auto"/>
          </w:divBdr>
          <w:divsChild>
            <w:div w:id="1387220672">
              <w:marLeft w:val="0"/>
              <w:marRight w:val="0"/>
              <w:marTop w:val="0"/>
              <w:marBottom w:val="0"/>
              <w:divBdr>
                <w:top w:val="none" w:sz="0" w:space="0" w:color="auto"/>
                <w:left w:val="none" w:sz="0" w:space="0" w:color="auto"/>
                <w:bottom w:val="none" w:sz="0" w:space="0" w:color="auto"/>
                <w:right w:val="none" w:sz="0" w:space="0" w:color="auto"/>
              </w:divBdr>
            </w:div>
          </w:divsChild>
        </w:div>
        <w:div w:id="256595808">
          <w:marLeft w:val="0"/>
          <w:marRight w:val="0"/>
          <w:marTop w:val="0"/>
          <w:marBottom w:val="0"/>
          <w:divBdr>
            <w:top w:val="none" w:sz="0" w:space="0" w:color="auto"/>
            <w:left w:val="none" w:sz="0" w:space="0" w:color="auto"/>
            <w:bottom w:val="none" w:sz="0" w:space="0" w:color="auto"/>
            <w:right w:val="none" w:sz="0" w:space="0" w:color="auto"/>
          </w:divBdr>
          <w:divsChild>
            <w:div w:id="205903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98518">
      <w:bodyDiv w:val="1"/>
      <w:marLeft w:val="0"/>
      <w:marRight w:val="0"/>
      <w:marTop w:val="0"/>
      <w:marBottom w:val="0"/>
      <w:divBdr>
        <w:top w:val="none" w:sz="0" w:space="0" w:color="auto"/>
        <w:left w:val="none" w:sz="0" w:space="0" w:color="auto"/>
        <w:bottom w:val="none" w:sz="0" w:space="0" w:color="auto"/>
        <w:right w:val="none" w:sz="0" w:space="0" w:color="auto"/>
      </w:divBdr>
      <w:divsChild>
        <w:div w:id="1885945064">
          <w:marLeft w:val="0"/>
          <w:marRight w:val="0"/>
          <w:marTop w:val="0"/>
          <w:marBottom w:val="0"/>
          <w:divBdr>
            <w:top w:val="none" w:sz="0" w:space="0" w:color="auto"/>
            <w:left w:val="none" w:sz="0" w:space="0" w:color="auto"/>
            <w:bottom w:val="none" w:sz="0" w:space="0" w:color="auto"/>
            <w:right w:val="none" w:sz="0" w:space="0" w:color="auto"/>
          </w:divBdr>
          <w:divsChild>
            <w:div w:id="947010744">
              <w:marLeft w:val="0"/>
              <w:marRight w:val="0"/>
              <w:marTop w:val="0"/>
              <w:marBottom w:val="0"/>
              <w:divBdr>
                <w:top w:val="none" w:sz="0" w:space="0" w:color="auto"/>
                <w:left w:val="none" w:sz="0" w:space="0" w:color="auto"/>
                <w:bottom w:val="none" w:sz="0" w:space="0" w:color="auto"/>
                <w:right w:val="none" w:sz="0" w:space="0" w:color="auto"/>
              </w:divBdr>
            </w:div>
          </w:divsChild>
        </w:div>
        <w:div w:id="1668554066">
          <w:marLeft w:val="0"/>
          <w:marRight w:val="0"/>
          <w:marTop w:val="0"/>
          <w:marBottom w:val="0"/>
          <w:divBdr>
            <w:top w:val="none" w:sz="0" w:space="0" w:color="auto"/>
            <w:left w:val="none" w:sz="0" w:space="0" w:color="auto"/>
            <w:bottom w:val="none" w:sz="0" w:space="0" w:color="auto"/>
            <w:right w:val="none" w:sz="0" w:space="0" w:color="auto"/>
          </w:divBdr>
          <w:divsChild>
            <w:div w:id="429665416">
              <w:marLeft w:val="0"/>
              <w:marRight w:val="0"/>
              <w:marTop w:val="0"/>
              <w:marBottom w:val="0"/>
              <w:divBdr>
                <w:top w:val="none" w:sz="0" w:space="0" w:color="auto"/>
                <w:left w:val="none" w:sz="0" w:space="0" w:color="auto"/>
                <w:bottom w:val="none" w:sz="0" w:space="0" w:color="auto"/>
                <w:right w:val="none" w:sz="0" w:space="0" w:color="auto"/>
              </w:divBdr>
            </w:div>
          </w:divsChild>
        </w:div>
        <w:div w:id="170995903">
          <w:marLeft w:val="0"/>
          <w:marRight w:val="0"/>
          <w:marTop w:val="0"/>
          <w:marBottom w:val="0"/>
          <w:divBdr>
            <w:top w:val="none" w:sz="0" w:space="0" w:color="auto"/>
            <w:left w:val="none" w:sz="0" w:space="0" w:color="auto"/>
            <w:bottom w:val="none" w:sz="0" w:space="0" w:color="auto"/>
            <w:right w:val="none" w:sz="0" w:space="0" w:color="auto"/>
          </w:divBdr>
          <w:divsChild>
            <w:div w:id="1481922466">
              <w:marLeft w:val="0"/>
              <w:marRight w:val="0"/>
              <w:marTop w:val="0"/>
              <w:marBottom w:val="0"/>
              <w:divBdr>
                <w:top w:val="none" w:sz="0" w:space="0" w:color="auto"/>
                <w:left w:val="none" w:sz="0" w:space="0" w:color="auto"/>
                <w:bottom w:val="none" w:sz="0" w:space="0" w:color="auto"/>
                <w:right w:val="none" w:sz="0" w:space="0" w:color="auto"/>
              </w:divBdr>
            </w:div>
          </w:divsChild>
        </w:div>
        <w:div w:id="559874235">
          <w:marLeft w:val="0"/>
          <w:marRight w:val="0"/>
          <w:marTop w:val="0"/>
          <w:marBottom w:val="0"/>
          <w:divBdr>
            <w:top w:val="none" w:sz="0" w:space="0" w:color="auto"/>
            <w:left w:val="none" w:sz="0" w:space="0" w:color="auto"/>
            <w:bottom w:val="none" w:sz="0" w:space="0" w:color="auto"/>
            <w:right w:val="none" w:sz="0" w:space="0" w:color="auto"/>
          </w:divBdr>
          <w:divsChild>
            <w:div w:id="726025622">
              <w:marLeft w:val="0"/>
              <w:marRight w:val="0"/>
              <w:marTop w:val="0"/>
              <w:marBottom w:val="0"/>
              <w:divBdr>
                <w:top w:val="none" w:sz="0" w:space="0" w:color="auto"/>
                <w:left w:val="none" w:sz="0" w:space="0" w:color="auto"/>
                <w:bottom w:val="none" w:sz="0" w:space="0" w:color="auto"/>
                <w:right w:val="none" w:sz="0" w:space="0" w:color="auto"/>
              </w:divBdr>
            </w:div>
          </w:divsChild>
        </w:div>
        <w:div w:id="1956255194">
          <w:marLeft w:val="0"/>
          <w:marRight w:val="0"/>
          <w:marTop w:val="0"/>
          <w:marBottom w:val="0"/>
          <w:divBdr>
            <w:top w:val="none" w:sz="0" w:space="0" w:color="auto"/>
            <w:left w:val="none" w:sz="0" w:space="0" w:color="auto"/>
            <w:bottom w:val="none" w:sz="0" w:space="0" w:color="auto"/>
            <w:right w:val="none" w:sz="0" w:space="0" w:color="auto"/>
          </w:divBdr>
          <w:divsChild>
            <w:div w:id="4526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28636">
      <w:bodyDiv w:val="1"/>
      <w:marLeft w:val="0"/>
      <w:marRight w:val="0"/>
      <w:marTop w:val="0"/>
      <w:marBottom w:val="0"/>
      <w:divBdr>
        <w:top w:val="none" w:sz="0" w:space="0" w:color="auto"/>
        <w:left w:val="none" w:sz="0" w:space="0" w:color="auto"/>
        <w:bottom w:val="none" w:sz="0" w:space="0" w:color="auto"/>
        <w:right w:val="none" w:sz="0" w:space="0" w:color="auto"/>
      </w:divBdr>
      <w:divsChild>
        <w:div w:id="567038336">
          <w:marLeft w:val="0"/>
          <w:marRight w:val="0"/>
          <w:marTop w:val="0"/>
          <w:marBottom w:val="0"/>
          <w:divBdr>
            <w:top w:val="none" w:sz="0" w:space="0" w:color="auto"/>
            <w:left w:val="none" w:sz="0" w:space="0" w:color="auto"/>
            <w:bottom w:val="none" w:sz="0" w:space="0" w:color="auto"/>
            <w:right w:val="none" w:sz="0" w:space="0" w:color="auto"/>
          </w:divBdr>
        </w:div>
        <w:div w:id="1106657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plcorinacoughlan/Library/Group%20Containers/UBF8T346G9.Office/User%20Content.localized/Templates.localized/250722_AZDES_Notic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78D6-509D-974C-85C3-A9E7BC16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250722_AZDES_NoticeTemplate.dotx</Template>
  <TotalTime>0</TotalTime>
  <Pages>9</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Public Policy Lab</cp:lastModifiedBy>
  <cp:revision>3</cp:revision>
  <cp:lastPrinted>2026-07-09T14:18:00Z</cp:lastPrinted>
  <dcterms:created xsi:type="dcterms:W3CDTF">2026-07-09T14:18:00Z</dcterms:created>
  <dcterms:modified xsi:type="dcterms:W3CDTF">2026-07-09T14:19:00Z</dcterms:modified>
</cp:coreProperties>
</file>